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8265" w14:textId="5E2B74D2" w:rsidR="00FF4205" w:rsidRPr="0087002B" w:rsidRDefault="00FF4205" w:rsidP="0087002B">
      <w:pPr>
        <w:framePr w:w="8550" w:h="5461" w:hRule="exact" w:hSpace="142" w:wrap="around" w:vAnchor="text" w:hAnchor="page" w:x="2364" w:y="6394" w:anchorLock="1"/>
        <w:jc w:val="center"/>
        <w:rPr>
          <w:rFonts w:ascii="Arial" w:hAnsi="Arial" w:cs="Arial"/>
          <w:b/>
          <w:bCs/>
          <w:sz w:val="40"/>
        </w:rPr>
      </w:pPr>
      <w:r w:rsidRPr="0087002B">
        <w:rPr>
          <w:rFonts w:ascii="Arial" w:hAnsi="Arial" w:cs="Arial"/>
          <w:b/>
          <w:bCs/>
          <w:sz w:val="40"/>
        </w:rPr>
        <w:fldChar w:fldCharType="begin"/>
      </w:r>
      <w:r w:rsidRPr="0087002B">
        <w:rPr>
          <w:rFonts w:ascii="Arial" w:hAnsi="Arial" w:cs="Arial"/>
          <w:b/>
          <w:bCs/>
          <w:sz w:val="40"/>
        </w:rPr>
        <w:instrText xml:space="preserve"> DOCPROPERTY "Projet"  \* MERGEFORMAT </w:instrText>
      </w:r>
      <w:r w:rsidRPr="0087002B">
        <w:rPr>
          <w:rFonts w:ascii="Arial" w:hAnsi="Arial" w:cs="Arial"/>
          <w:b/>
          <w:bCs/>
          <w:sz w:val="40"/>
        </w:rPr>
        <w:fldChar w:fldCharType="separate"/>
      </w:r>
      <w:r w:rsidR="00607DB2">
        <w:rPr>
          <w:rFonts w:ascii="Arial" w:hAnsi="Arial" w:cs="Arial"/>
          <w:b/>
          <w:bCs/>
          <w:sz w:val="40"/>
        </w:rPr>
        <w:t>Travaux de rénovation du S</w:t>
      </w:r>
      <w:r w:rsidR="002D0D1E">
        <w:rPr>
          <w:rFonts w:ascii="Arial" w:hAnsi="Arial" w:cs="Arial"/>
          <w:b/>
          <w:bCs/>
          <w:sz w:val="40"/>
        </w:rPr>
        <w:t xml:space="preserve">ystème de </w:t>
      </w:r>
      <w:r w:rsidR="00607DB2">
        <w:rPr>
          <w:rFonts w:ascii="Arial" w:hAnsi="Arial" w:cs="Arial"/>
          <w:b/>
          <w:bCs/>
          <w:sz w:val="40"/>
        </w:rPr>
        <w:t>S</w:t>
      </w:r>
      <w:r w:rsidR="002D0D1E">
        <w:rPr>
          <w:rFonts w:ascii="Arial" w:hAnsi="Arial" w:cs="Arial"/>
          <w:b/>
          <w:bCs/>
          <w:sz w:val="40"/>
        </w:rPr>
        <w:t xml:space="preserve">écurité </w:t>
      </w:r>
      <w:r w:rsidR="00607DB2">
        <w:rPr>
          <w:rFonts w:ascii="Arial" w:hAnsi="Arial" w:cs="Arial"/>
          <w:b/>
          <w:bCs/>
          <w:sz w:val="40"/>
        </w:rPr>
        <w:t>I</w:t>
      </w:r>
      <w:r w:rsidR="002D0D1E">
        <w:rPr>
          <w:rFonts w:ascii="Arial" w:hAnsi="Arial" w:cs="Arial"/>
          <w:b/>
          <w:bCs/>
          <w:sz w:val="40"/>
        </w:rPr>
        <w:t>ncendie</w:t>
      </w:r>
      <w:r w:rsidR="00607DB2">
        <w:rPr>
          <w:rFonts w:ascii="Arial" w:hAnsi="Arial" w:cs="Arial"/>
          <w:b/>
          <w:bCs/>
          <w:sz w:val="40"/>
        </w:rPr>
        <w:t xml:space="preserve"> de la station radar de </w:t>
      </w:r>
      <w:r w:rsidR="002D0D1E">
        <w:rPr>
          <w:rFonts w:ascii="Arial" w:hAnsi="Arial" w:cs="Arial"/>
          <w:b/>
          <w:bCs/>
          <w:sz w:val="40"/>
        </w:rPr>
        <w:t>Quimper/</w:t>
      </w:r>
      <w:r w:rsidR="00607DB2">
        <w:rPr>
          <w:rFonts w:ascii="Arial" w:hAnsi="Arial" w:cs="Arial"/>
          <w:b/>
          <w:bCs/>
          <w:sz w:val="40"/>
        </w:rPr>
        <w:t>Saint-Goazec</w:t>
      </w:r>
      <w:r w:rsidRPr="0087002B">
        <w:rPr>
          <w:rFonts w:ascii="Arial" w:hAnsi="Arial" w:cs="Arial"/>
          <w:b/>
          <w:bCs/>
          <w:sz w:val="40"/>
        </w:rPr>
        <w:fldChar w:fldCharType="end"/>
      </w:r>
    </w:p>
    <w:p w14:paraId="3D84357B" w14:textId="2B772DE3" w:rsidR="00FF4205" w:rsidRPr="0087002B" w:rsidRDefault="00FF4205" w:rsidP="0087002B">
      <w:pPr>
        <w:framePr w:w="8550" w:h="5461" w:hRule="exact" w:hSpace="142" w:wrap="around" w:vAnchor="text" w:hAnchor="page" w:x="2364" w:y="6394" w:anchorLock="1"/>
        <w:spacing w:before="240" w:after="240"/>
        <w:jc w:val="center"/>
        <w:rPr>
          <w:rFonts w:ascii="Arial" w:hAnsi="Arial" w:cs="Arial"/>
          <w:b/>
          <w:bCs/>
          <w:sz w:val="40"/>
        </w:rPr>
      </w:pPr>
      <w:r w:rsidRPr="0087002B">
        <w:rPr>
          <w:rFonts w:ascii="Arial" w:hAnsi="Arial" w:cs="Arial"/>
          <w:b/>
          <w:bCs/>
          <w:sz w:val="40"/>
        </w:rPr>
        <w:fldChar w:fldCharType="begin"/>
      </w:r>
      <w:r w:rsidRPr="0087002B">
        <w:rPr>
          <w:rFonts w:ascii="Arial" w:hAnsi="Arial" w:cs="Arial"/>
          <w:b/>
          <w:bCs/>
          <w:sz w:val="40"/>
        </w:rPr>
        <w:instrText xml:space="preserve"> DOCPROPERTY "MonTitre"  \* MERGEFORMAT </w:instrText>
      </w:r>
      <w:r w:rsidRPr="0087002B">
        <w:rPr>
          <w:rFonts w:ascii="Arial" w:hAnsi="Arial" w:cs="Arial"/>
          <w:b/>
          <w:bCs/>
          <w:sz w:val="40"/>
        </w:rPr>
        <w:fldChar w:fldCharType="separate"/>
      </w:r>
      <w:r w:rsidR="00607DB2">
        <w:rPr>
          <w:rFonts w:ascii="Arial" w:hAnsi="Arial" w:cs="Arial"/>
          <w:b/>
          <w:bCs/>
          <w:sz w:val="40"/>
        </w:rPr>
        <w:t>DPGF</w:t>
      </w:r>
      <w:r w:rsidRPr="0087002B">
        <w:rPr>
          <w:rFonts w:ascii="Arial" w:hAnsi="Arial" w:cs="Arial"/>
          <w:b/>
          <w:bCs/>
          <w:sz w:val="40"/>
        </w:rPr>
        <w:fldChar w:fldCharType="end"/>
      </w:r>
    </w:p>
    <w:p w14:paraId="140492E4" w14:textId="69312161" w:rsidR="00FF4205" w:rsidRPr="0087002B" w:rsidRDefault="002D0D1E" w:rsidP="0087002B">
      <w:pPr>
        <w:framePr w:w="8550" w:h="5461" w:hRule="exact" w:hSpace="142" w:wrap="around" w:vAnchor="text" w:hAnchor="page" w:x="2364" w:y="6394" w:anchorLock="1"/>
        <w:spacing w:after="348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MPA-2</w:t>
      </w:r>
      <w:r w:rsidR="00F149AE">
        <w:rPr>
          <w:rFonts w:ascii="Arial" w:hAnsi="Arial" w:cs="Arial"/>
          <w:b/>
          <w:bCs/>
          <w:sz w:val="40"/>
        </w:rPr>
        <w:t>6</w:t>
      </w:r>
      <w:r>
        <w:rPr>
          <w:rFonts w:ascii="Arial" w:hAnsi="Arial" w:cs="Arial"/>
          <w:b/>
          <w:bCs/>
          <w:sz w:val="40"/>
        </w:rPr>
        <w:t>-21149</w:t>
      </w:r>
    </w:p>
    <w:p w14:paraId="0E83FB30" w14:textId="77777777" w:rsidR="00FF4205" w:rsidRPr="00A12DD8" w:rsidRDefault="00FF4205" w:rsidP="00FF4205">
      <w:pPr>
        <w:rPr>
          <w:rFonts w:ascii="Arial" w:hAnsi="Arial" w:cs="Arial"/>
        </w:rPr>
      </w:pPr>
    </w:p>
    <w:tbl>
      <w:tblPr>
        <w:tblW w:w="82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755"/>
      </w:tblGrid>
      <w:tr w:rsidR="00FF4205" w:rsidRPr="00A12DD8" w14:paraId="0BA6A84D" w14:textId="77777777" w:rsidTr="002F0921">
        <w:tc>
          <w:tcPr>
            <w:tcW w:w="2480" w:type="dxa"/>
          </w:tcPr>
          <w:p w14:paraId="7848296A" w14:textId="77777777" w:rsidR="00FF4205" w:rsidRPr="00A12DD8" w:rsidRDefault="00FF4205" w:rsidP="002F0921">
            <w:pPr>
              <w:spacing w:before="120" w:after="120"/>
              <w:jc w:val="right"/>
              <w:rPr>
                <w:rFonts w:ascii="Arial" w:hAnsi="Arial" w:cs="Arial"/>
                <w:b/>
                <w:bCs/>
                <w:spacing w:val="20"/>
                <w:sz w:val="20"/>
              </w:rPr>
            </w:pPr>
            <w:r w:rsidRPr="00A12DD8">
              <w:rPr>
                <w:rFonts w:ascii="Arial" w:hAnsi="Arial" w:cs="Arial"/>
                <w:b/>
                <w:bCs/>
                <w:spacing w:val="20"/>
                <w:sz w:val="20"/>
              </w:rPr>
              <w:t xml:space="preserve">Projet / Opération : </w:t>
            </w:r>
          </w:p>
        </w:tc>
        <w:tc>
          <w:tcPr>
            <w:tcW w:w="5755" w:type="dxa"/>
            <w:tcBorders>
              <w:top w:val="single" w:sz="12" w:space="0" w:color="C0C0C0"/>
              <w:bottom w:val="single" w:sz="12" w:space="0" w:color="C0C0C0"/>
            </w:tcBorders>
          </w:tcPr>
          <w:p w14:paraId="0369C491" w14:textId="43A0C59C" w:rsidR="00FF4205" w:rsidRPr="002D0D1E" w:rsidRDefault="002D0D1E" w:rsidP="002D0D1E">
            <w:pPr>
              <w:jc w:val="center"/>
              <w:rPr>
                <w:rFonts w:ascii="Arial" w:hAnsi="Arial" w:cs="Arial"/>
                <w:b/>
                <w:bCs/>
                <w:sz w:val="40"/>
              </w:rPr>
            </w:pPr>
            <w:r w:rsidRPr="0087002B">
              <w:rPr>
                <w:rFonts w:ascii="Arial" w:hAnsi="Arial" w:cs="Arial"/>
                <w:b/>
                <w:bCs/>
                <w:sz w:val="40"/>
              </w:rPr>
              <w:fldChar w:fldCharType="begin"/>
            </w:r>
            <w:r w:rsidRPr="0087002B">
              <w:rPr>
                <w:rFonts w:ascii="Arial" w:hAnsi="Arial" w:cs="Arial"/>
                <w:b/>
                <w:bCs/>
                <w:sz w:val="40"/>
              </w:rPr>
              <w:instrText xml:space="preserve"> DOCPROPERTY "Projet"  \* MERGEFORMAT </w:instrText>
            </w:r>
            <w:r w:rsidRPr="0087002B">
              <w:rPr>
                <w:rFonts w:ascii="Arial" w:hAnsi="Arial" w:cs="Arial"/>
                <w:b/>
                <w:bCs/>
                <w:sz w:val="40"/>
              </w:rPr>
              <w:fldChar w:fldCharType="separate"/>
            </w:r>
            <w:r w:rsidRPr="002D0D1E">
              <w:rPr>
                <w:rFonts w:ascii="Arial" w:hAnsi="Arial" w:cs="Arial"/>
                <w:b/>
                <w:bCs/>
                <w:spacing w:val="20"/>
                <w:sz w:val="20"/>
              </w:rPr>
              <w:t>Travaux de rénovation du</w:t>
            </w:r>
            <w:r>
              <w:rPr>
                <w:rFonts w:ascii="Arial" w:hAnsi="Arial" w:cs="Arial"/>
                <w:b/>
                <w:bCs/>
                <w:sz w:val="40"/>
              </w:rPr>
              <w:t xml:space="preserve"> </w:t>
            </w:r>
            <w:r w:rsidRPr="002D0D1E">
              <w:rPr>
                <w:rFonts w:ascii="Arial" w:hAnsi="Arial" w:cs="Arial"/>
                <w:b/>
                <w:bCs/>
                <w:spacing w:val="20"/>
                <w:sz w:val="20"/>
              </w:rPr>
              <w:t>Système de Sécurité Incendie de la station radar de Quimper/Saint-Goazec</w:t>
            </w:r>
            <w:r w:rsidRPr="0087002B">
              <w:rPr>
                <w:rFonts w:ascii="Arial" w:hAnsi="Arial" w:cs="Arial"/>
                <w:b/>
                <w:bCs/>
                <w:sz w:val="40"/>
              </w:rPr>
              <w:fldChar w:fldCharType="end"/>
            </w:r>
          </w:p>
        </w:tc>
      </w:tr>
      <w:tr w:rsidR="00FF4205" w:rsidRPr="00A12DD8" w14:paraId="47B38EFD" w14:textId="77777777" w:rsidTr="002F0921">
        <w:trPr>
          <w:trHeight w:val="508"/>
        </w:trPr>
        <w:tc>
          <w:tcPr>
            <w:tcW w:w="2480" w:type="dxa"/>
          </w:tcPr>
          <w:p w14:paraId="1393393D" w14:textId="77777777" w:rsidR="00FF4205" w:rsidRPr="00A12DD8" w:rsidRDefault="00FF4205" w:rsidP="002F0921">
            <w:pPr>
              <w:spacing w:before="120" w:after="120"/>
              <w:jc w:val="right"/>
              <w:rPr>
                <w:rFonts w:ascii="Arial" w:hAnsi="Arial" w:cs="Arial"/>
                <w:b/>
                <w:bCs/>
                <w:spacing w:val="20"/>
                <w:sz w:val="20"/>
              </w:rPr>
            </w:pPr>
            <w:r w:rsidRPr="00A12DD8">
              <w:rPr>
                <w:rFonts w:ascii="Arial" w:hAnsi="Arial" w:cs="Arial"/>
                <w:b/>
                <w:bCs/>
                <w:spacing w:val="20"/>
                <w:sz w:val="20"/>
              </w:rPr>
              <w:t xml:space="preserve">Version : </w:t>
            </w:r>
          </w:p>
        </w:tc>
        <w:tc>
          <w:tcPr>
            <w:tcW w:w="5755" w:type="dxa"/>
            <w:tcBorders>
              <w:top w:val="single" w:sz="12" w:space="0" w:color="C0C0C0"/>
              <w:bottom w:val="single" w:sz="12" w:space="0" w:color="C0C0C0"/>
            </w:tcBorders>
          </w:tcPr>
          <w:p w14:paraId="12079388" w14:textId="1291C6F6" w:rsidR="00FF4205" w:rsidRPr="00A12DD8" w:rsidRDefault="00FF4205" w:rsidP="002F0921">
            <w:pPr>
              <w:spacing w:before="120" w:after="120"/>
              <w:rPr>
                <w:rFonts w:ascii="Arial" w:hAnsi="Arial" w:cs="Arial"/>
                <w:spacing w:val="20"/>
                <w:sz w:val="20"/>
              </w:rPr>
            </w:pPr>
            <w:r w:rsidRPr="00A12DD8">
              <w:rPr>
                <w:rFonts w:ascii="Arial" w:hAnsi="Arial" w:cs="Arial"/>
                <w:spacing w:val="20"/>
                <w:sz w:val="20"/>
              </w:rPr>
              <w:fldChar w:fldCharType="begin"/>
            </w:r>
            <w:r w:rsidRPr="00A12DD8">
              <w:rPr>
                <w:rFonts w:ascii="Arial" w:hAnsi="Arial" w:cs="Arial"/>
                <w:spacing w:val="20"/>
                <w:sz w:val="20"/>
              </w:rPr>
              <w:instrText xml:space="preserve"> DOCPROPERTY "Version" \* MERGEFORMAT </w:instrText>
            </w:r>
            <w:r w:rsidRPr="00A12DD8">
              <w:rPr>
                <w:rFonts w:ascii="Arial" w:hAnsi="Arial" w:cs="Arial"/>
                <w:spacing w:val="20"/>
                <w:sz w:val="20"/>
              </w:rPr>
              <w:fldChar w:fldCharType="separate"/>
            </w:r>
            <w:r w:rsidR="00607DB2">
              <w:rPr>
                <w:rFonts w:ascii="Arial" w:hAnsi="Arial" w:cs="Arial"/>
                <w:spacing w:val="20"/>
                <w:sz w:val="20"/>
              </w:rPr>
              <w:t>V1R0</w:t>
            </w:r>
            <w:r w:rsidRPr="00A12DD8">
              <w:rPr>
                <w:rFonts w:ascii="Arial" w:hAnsi="Arial" w:cs="Arial"/>
                <w:spacing w:val="20"/>
                <w:sz w:val="20"/>
              </w:rPr>
              <w:fldChar w:fldCharType="end"/>
            </w:r>
            <w:r w:rsidRPr="00A12DD8">
              <w:rPr>
                <w:rFonts w:ascii="Arial" w:hAnsi="Arial" w:cs="Arial"/>
                <w:spacing w:val="20"/>
                <w:sz w:val="20"/>
              </w:rPr>
              <w:t xml:space="preserve"> du </w:t>
            </w:r>
            <w:r w:rsidRPr="00A12DD8">
              <w:rPr>
                <w:rFonts w:ascii="Arial" w:hAnsi="Arial" w:cs="Arial"/>
                <w:spacing w:val="20"/>
                <w:sz w:val="20"/>
              </w:rPr>
              <w:fldChar w:fldCharType="begin"/>
            </w:r>
            <w:r w:rsidRPr="00A12DD8">
              <w:rPr>
                <w:rFonts w:ascii="Arial" w:hAnsi="Arial" w:cs="Arial"/>
                <w:spacing w:val="20"/>
                <w:sz w:val="20"/>
              </w:rPr>
              <w:instrText xml:space="preserve"> DOCPROPERTY "Date de version"  \* MERGEFORMAT </w:instrText>
            </w:r>
            <w:r w:rsidRPr="00A12DD8">
              <w:rPr>
                <w:rFonts w:ascii="Arial" w:hAnsi="Arial" w:cs="Arial"/>
                <w:spacing w:val="20"/>
                <w:sz w:val="20"/>
              </w:rPr>
              <w:fldChar w:fldCharType="separate"/>
            </w:r>
            <w:r w:rsidR="00607DB2">
              <w:rPr>
                <w:rFonts w:ascii="Arial" w:hAnsi="Arial" w:cs="Arial"/>
                <w:spacing w:val="20"/>
                <w:sz w:val="20"/>
              </w:rPr>
              <w:t>21/07/2026</w:t>
            </w:r>
            <w:r w:rsidRPr="00A12DD8">
              <w:rPr>
                <w:rFonts w:ascii="Arial" w:hAnsi="Arial" w:cs="Arial"/>
                <w:spacing w:val="20"/>
                <w:sz w:val="20"/>
              </w:rPr>
              <w:fldChar w:fldCharType="end"/>
            </w:r>
          </w:p>
        </w:tc>
      </w:tr>
    </w:tbl>
    <w:p w14:paraId="4E815DCB" w14:textId="77777777" w:rsidR="007D1997" w:rsidRPr="00A12DD8" w:rsidRDefault="007D1997">
      <w:pPr>
        <w:rPr>
          <w:rFonts w:ascii="Arial" w:hAnsi="Arial" w:cs="Arial"/>
          <w:sz w:val="20"/>
        </w:rPr>
      </w:pPr>
    </w:p>
    <w:p w14:paraId="53F82570" w14:textId="77777777" w:rsidR="000040D6" w:rsidRPr="00A12DD8" w:rsidRDefault="000040D6">
      <w:pPr>
        <w:rPr>
          <w:rFonts w:ascii="Arial" w:hAnsi="Arial" w:cs="Arial"/>
          <w:sz w:val="20"/>
        </w:rPr>
        <w:sectPr w:rsidR="000040D6" w:rsidRPr="00A12DD8" w:rsidSect="009674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7" w:right="851" w:bottom="1418" w:left="2268" w:header="0" w:footer="0" w:gutter="0"/>
          <w:cols w:space="708"/>
          <w:titlePg/>
          <w:docGrid w:linePitch="360"/>
        </w:sectPr>
      </w:pPr>
    </w:p>
    <w:p w14:paraId="71C11AB8" w14:textId="77777777" w:rsidR="002341A9" w:rsidRPr="00A12DD8" w:rsidRDefault="002341A9" w:rsidP="002341A9">
      <w:pPr>
        <w:pageBreakBefore/>
        <w:rPr>
          <w:rFonts w:ascii="Arial" w:hAnsi="Arial" w:cs="Arial"/>
          <w:b/>
          <w:sz w:val="36"/>
        </w:rPr>
      </w:pPr>
      <w:r w:rsidRPr="00A12DD8">
        <w:rPr>
          <w:rFonts w:ascii="Arial" w:hAnsi="Arial" w:cs="Arial"/>
          <w:b/>
          <w:sz w:val="36"/>
        </w:rPr>
        <w:lastRenderedPageBreak/>
        <w:t>DIFFUSION INITIALE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4536"/>
        <w:gridCol w:w="79"/>
        <w:gridCol w:w="629"/>
      </w:tblGrid>
      <w:tr w:rsidR="002341A9" w:rsidRPr="00A12DD8" w14:paraId="3125E469" w14:textId="77777777" w:rsidTr="007A39EB">
        <w:trPr>
          <w:cantSplit/>
          <w:trHeight w:val="454"/>
          <w:tblHeader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2AE74D" w14:textId="77777777" w:rsidR="002341A9" w:rsidRPr="00A12DD8" w:rsidRDefault="002341A9" w:rsidP="007A39EB">
            <w:pPr>
              <w:spacing w:line="360" w:lineRule="atLeast"/>
              <w:jc w:val="center"/>
              <w:rPr>
                <w:rFonts w:ascii="Arial" w:hAnsi="Arial" w:cs="Arial"/>
                <w:b/>
                <w:smallCaps/>
                <w:sz w:val="20"/>
              </w:rPr>
            </w:pPr>
            <w:r w:rsidRPr="00A12DD8">
              <w:rPr>
                <w:rFonts w:ascii="Arial" w:hAnsi="Arial" w:cs="Arial"/>
                <w:b/>
                <w:smallCaps/>
                <w:sz w:val="20"/>
              </w:rPr>
              <w:t>DESTINATAIRE(S)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0F84286" w14:textId="77777777" w:rsidR="002341A9" w:rsidRPr="00A12DD8" w:rsidRDefault="002341A9" w:rsidP="007A39EB">
            <w:pPr>
              <w:spacing w:line="36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A12DD8">
              <w:rPr>
                <w:rFonts w:ascii="Arial" w:hAnsi="Arial" w:cs="Arial"/>
                <w:b/>
                <w:sz w:val="20"/>
              </w:rPr>
              <w:t>COPIE(S) POUR INFORMATION</w:t>
            </w:r>
          </w:p>
        </w:tc>
        <w:tc>
          <w:tcPr>
            <w:tcW w:w="708" w:type="dxa"/>
            <w:gridSpan w:val="2"/>
            <w:vMerge w:val="restart"/>
            <w:tcBorders>
              <w:left w:val="nil"/>
            </w:tcBorders>
            <w:shd w:val="pct50" w:color="auto" w:fill="FFFFFF"/>
            <w:textDirection w:val="btLr"/>
          </w:tcPr>
          <w:p w14:paraId="0F1CE872" w14:textId="77777777" w:rsidR="002341A9" w:rsidRPr="00A12DD8" w:rsidRDefault="002341A9" w:rsidP="007A39EB">
            <w:pPr>
              <w:ind w:left="57" w:right="57"/>
              <w:rPr>
                <w:rFonts w:ascii="Arial" w:hAnsi="Arial" w:cs="Arial"/>
                <w:color w:val="FFFFFF"/>
                <w:sz w:val="14"/>
              </w:rPr>
            </w:pPr>
            <w:r w:rsidRPr="00A12DD8">
              <w:rPr>
                <w:rFonts w:ascii="Arial" w:hAnsi="Arial" w:cs="Arial"/>
                <w:color w:val="FFFFFF"/>
                <w:sz w:val="14"/>
              </w:rPr>
              <w:t xml:space="preserve">Toute reproduction ou communication de ce document, de son contenu ou de sa nature, même partielle, exceptés les usages internes des Services de </w:t>
            </w:r>
            <w:smartTag w:uri="urn:schemas-microsoft-com:office:smarttags" w:element="PersonName">
              <w:smartTagPr>
                <w:attr w:name="ProductID" w:val="la Direction G￩n￩rale"/>
              </w:smartTagPr>
              <w:r w:rsidRPr="00A12DD8">
                <w:rPr>
                  <w:rFonts w:ascii="Arial" w:hAnsi="Arial" w:cs="Arial"/>
                  <w:color w:val="FFFFFF"/>
                  <w:sz w:val="14"/>
                </w:rPr>
                <w:t>la Direction Générale</w:t>
              </w:r>
            </w:smartTag>
            <w:r w:rsidRPr="00A12DD8">
              <w:rPr>
                <w:rFonts w:ascii="Arial" w:hAnsi="Arial" w:cs="Arial"/>
                <w:color w:val="FFFFFF"/>
                <w:sz w:val="14"/>
              </w:rPr>
              <w:t xml:space="preserve"> de l’Aviation Civile, est strictement interdite sans le consentement écrit de </w:t>
            </w:r>
            <w:smartTag w:uri="urn:schemas-microsoft-com:office:smarttags" w:element="PersonName">
              <w:smartTagPr>
                <w:attr w:name="ProductID" w:val="la Direction"/>
              </w:smartTagPr>
              <w:r w:rsidRPr="00A12DD8">
                <w:rPr>
                  <w:rFonts w:ascii="Arial" w:hAnsi="Arial" w:cs="Arial"/>
                  <w:color w:val="FFFFFF"/>
                  <w:sz w:val="14"/>
                </w:rPr>
                <w:t>la Direction</w:t>
              </w:r>
            </w:smartTag>
            <w:r w:rsidRPr="00A12DD8">
              <w:rPr>
                <w:rFonts w:ascii="Arial" w:hAnsi="Arial" w:cs="Arial"/>
                <w:color w:val="FFFFFF"/>
                <w:sz w:val="14"/>
              </w:rPr>
              <w:t xml:space="preserve"> de </w:t>
            </w:r>
            <w:smartTag w:uri="urn:schemas-microsoft-com:office:smarttags" w:element="PersonName">
              <w:smartTagPr>
                <w:attr w:name="ProductID" w:val="la Technique"/>
              </w:smartTagPr>
              <w:r w:rsidRPr="00A12DD8">
                <w:rPr>
                  <w:rFonts w:ascii="Arial" w:hAnsi="Arial" w:cs="Arial"/>
                  <w:color w:val="FFFFFF"/>
                  <w:sz w:val="14"/>
                </w:rPr>
                <w:t>la Technique</w:t>
              </w:r>
            </w:smartTag>
            <w:r w:rsidRPr="00A12DD8">
              <w:rPr>
                <w:rFonts w:ascii="Arial" w:hAnsi="Arial" w:cs="Arial"/>
                <w:color w:val="FFFFFF"/>
                <w:sz w:val="14"/>
              </w:rPr>
              <w:t xml:space="preserve"> et de l’Innovation</w:t>
            </w:r>
          </w:p>
          <w:p w14:paraId="630E281E" w14:textId="77777777" w:rsidR="002341A9" w:rsidRPr="00A12DD8" w:rsidRDefault="002341A9" w:rsidP="007A39EB">
            <w:pPr>
              <w:ind w:left="113" w:right="113"/>
              <w:rPr>
                <w:rFonts w:ascii="Arial" w:hAnsi="Arial" w:cs="Arial"/>
                <w:b/>
                <w:color w:val="FFFFFF"/>
                <w:sz w:val="14"/>
              </w:rPr>
            </w:pPr>
          </w:p>
        </w:tc>
      </w:tr>
      <w:tr w:rsidR="002341A9" w:rsidRPr="00A12DD8" w14:paraId="70960D14" w14:textId="77777777" w:rsidTr="007A39EB">
        <w:trPr>
          <w:cantSplit/>
          <w:trHeight w:val="2200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5B85DFF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CFACEE9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nil"/>
            </w:tcBorders>
            <w:shd w:val="pct50" w:color="auto" w:fill="FFFFFF"/>
          </w:tcPr>
          <w:p w14:paraId="1CE0A13B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  <w:sz w:val="16"/>
              </w:rPr>
            </w:pPr>
          </w:p>
        </w:tc>
      </w:tr>
      <w:tr w:rsidR="002341A9" w:rsidRPr="00A12DD8" w14:paraId="693FF945" w14:textId="77777777" w:rsidTr="007A39EB">
        <w:trPr>
          <w:cantSplit/>
          <w:trHeight w:val="1680"/>
        </w:trPr>
        <w:tc>
          <w:tcPr>
            <w:tcW w:w="4536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7809E65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2C495259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nil"/>
            </w:tcBorders>
            <w:shd w:val="pct50" w:color="auto" w:fill="FFFFFF"/>
          </w:tcPr>
          <w:p w14:paraId="13E8E904" w14:textId="77777777" w:rsidR="002341A9" w:rsidRPr="00A12DD8" w:rsidRDefault="002341A9" w:rsidP="007A39EB">
            <w:pPr>
              <w:rPr>
                <w:rFonts w:ascii="Arial" w:hAnsi="Arial" w:cs="Arial"/>
                <w:sz w:val="16"/>
              </w:rPr>
            </w:pPr>
          </w:p>
        </w:tc>
      </w:tr>
      <w:tr w:rsidR="002341A9" w:rsidRPr="00A12DD8" w14:paraId="5632062A" w14:textId="77777777" w:rsidTr="007A39EB">
        <w:trPr>
          <w:cantSplit/>
          <w:trHeight w:val="1680"/>
        </w:trPr>
        <w:tc>
          <w:tcPr>
            <w:tcW w:w="4536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64ABC75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0C2CC008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vMerge/>
            <w:tcBorders>
              <w:left w:val="nil"/>
            </w:tcBorders>
            <w:shd w:val="pct50" w:color="auto" w:fill="FFFFFF"/>
          </w:tcPr>
          <w:p w14:paraId="2BCF991F" w14:textId="77777777" w:rsidR="002341A9" w:rsidRPr="00A12DD8" w:rsidRDefault="002341A9" w:rsidP="007A39EB">
            <w:pPr>
              <w:spacing w:line="360" w:lineRule="atLeast"/>
              <w:rPr>
                <w:rFonts w:ascii="Arial" w:hAnsi="Arial" w:cs="Arial"/>
                <w:sz w:val="16"/>
              </w:rPr>
            </w:pPr>
          </w:p>
        </w:tc>
      </w:tr>
      <w:tr w:rsidR="002341A9" w:rsidRPr="00A12DD8" w14:paraId="54B0B34A" w14:textId="77777777" w:rsidTr="007A39EB">
        <w:trPr>
          <w:cantSplit/>
          <w:trHeight w:val="327"/>
        </w:trPr>
        <w:tc>
          <w:tcPr>
            <w:tcW w:w="2977" w:type="dxa"/>
          </w:tcPr>
          <w:p w14:paraId="5823532C" w14:textId="77777777" w:rsidR="002341A9" w:rsidRPr="00A12DD8" w:rsidRDefault="002341A9" w:rsidP="007A39EB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A12DD8">
              <w:rPr>
                <w:rFonts w:ascii="Arial" w:hAnsi="Arial" w:cs="Arial"/>
                <w:sz w:val="20"/>
              </w:rPr>
              <w:t>Objet de la diffusion (facultatif) :</w:t>
            </w:r>
          </w:p>
        </w:tc>
        <w:tc>
          <w:tcPr>
            <w:tcW w:w="6174" w:type="dxa"/>
            <w:gridSpan w:val="3"/>
          </w:tcPr>
          <w:p w14:paraId="5E3A979F" w14:textId="77777777" w:rsidR="002341A9" w:rsidRPr="00A12DD8" w:rsidRDefault="00F3649F" w:rsidP="00F3649F">
            <w:pPr>
              <w:tabs>
                <w:tab w:val="left" w:pos="1020"/>
              </w:tabs>
              <w:spacing w:before="60" w:after="60"/>
              <w:rPr>
                <w:rFonts w:ascii="Arial" w:hAnsi="Arial" w:cs="Arial"/>
              </w:rPr>
            </w:pPr>
            <w:r w:rsidRPr="00A12DD8">
              <w:rPr>
                <w:rFonts w:ascii="Arial" w:hAnsi="Arial" w:cs="Arial"/>
              </w:rPr>
              <w:tab/>
            </w:r>
          </w:p>
        </w:tc>
        <w:tc>
          <w:tcPr>
            <w:tcW w:w="629" w:type="dxa"/>
          </w:tcPr>
          <w:p w14:paraId="08D7AA66" w14:textId="77777777" w:rsidR="002341A9" w:rsidRPr="00A12DD8" w:rsidRDefault="002341A9" w:rsidP="007A39EB">
            <w:pPr>
              <w:spacing w:before="60" w:after="60"/>
              <w:rPr>
                <w:rFonts w:ascii="Arial" w:hAnsi="Arial" w:cs="Arial"/>
                <w:sz w:val="16"/>
              </w:rPr>
            </w:pPr>
          </w:p>
        </w:tc>
      </w:tr>
    </w:tbl>
    <w:p w14:paraId="19DB0C7B" w14:textId="77777777" w:rsidR="00CE61F1" w:rsidRPr="00A12DD8" w:rsidRDefault="00CE61F1" w:rsidP="00CE61F1">
      <w:pPr>
        <w:rPr>
          <w:rFonts w:ascii="Arial" w:hAnsi="Arial" w:cs="Arial"/>
          <w:b/>
          <w:szCs w:val="24"/>
        </w:rPr>
      </w:pPr>
    </w:p>
    <w:p w14:paraId="037A820F" w14:textId="77777777" w:rsidR="00CE61F1" w:rsidRPr="00A12DD8" w:rsidRDefault="00CE61F1" w:rsidP="00CE61F1">
      <w:pPr>
        <w:rPr>
          <w:rFonts w:ascii="Arial" w:hAnsi="Arial" w:cs="Arial"/>
          <w:b/>
          <w:sz w:val="36"/>
          <w:szCs w:val="36"/>
        </w:rPr>
      </w:pPr>
      <w:r w:rsidRPr="00A12DD8">
        <w:rPr>
          <w:rFonts w:ascii="Arial" w:hAnsi="Arial" w:cs="Arial"/>
          <w:b/>
          <w:sz w:val="36"/>
          <w:szCs w:val="36"/>
        </w:rPr>
        <w:t xml:space="preserve">VERIFICATION </w:t>
      </w:r>
      <w:r w:rsidRPr="00A12DD8">
        <w:rPr>
          <w:rFonts w:ascii="Arial" w:hAnsi="Arial" w:cs="Arial"/>
          <w:b/>
          <w:sz w:val="36"/>
          <w:szCs w:val="36"/>
          <w:vertAlign w:val="subscript"/>
        </w:rPr>
        <w:t>(V)</w:t>
      </w:r>
      <w:r w:rsidRPr="00A12DD8">
        <w:rPr>
          <w:rFonts w:ascii="Arial" w:hAnsi="Arial" w:cs="Arial"/>
          <w:b/>
          <w:sz w:val="36"/>
          <w:szCs w:val="36"/>
        </w:rPr>
        <w:t xml:space="preserve"> / APPROBATION </w:t>
      </w:r>
      <w:r w:rsidRPr="00A12DD8">
        <w:rPr>
          <w:rFonts w:ascii="Arial" w:hAnsi="Arial" w:cs="Arial"/>
          <w:b/>
          <w:sz w:val="36"/>
          <w:szCs w:val="36"/>
          <w:vertAlign w:val="subscript"/>
        </w:rPr>
        <w:t>(A)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2907"/>
        <w:gridCol w:w="1345"/>
        <w:gridCol w:w="1490"/>
      </w:tblGrid>
      <w:tr w:rsidR="00CE61F1" w:rsidRPr="00A12DD8" w14:paraId="680C7418" w14:textId="77777777" w:rsidTr="00F57384">
        <w:tc>
          <w:tcPr>
            <w:tcW w:w="4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0DDC35D8" w14:textId="77777777" w:rsidR="00CE61F1" w:rsidRPr="00A12DD8" w:rsidRDefault="00CE61F1" w:rsidP="007A39EB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A12DD8">
              <w:rPr>
                <w:rFonts w:ascii="Arial" w:hAnsi="Arial" w:cs="Arial"/>
                <w:b/>
                <w:sz w:val="20"/>
              </w:rPr>
              <w:t>Nom</w:t>
            </w:r>
          </w:p>
        </w:tc>
        <w:tc>
          <w:tcPr>
            <w:tcW w:w="2907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540A6261" w14:textId="77777777" w:rsidR="00CE61F1" w:rsidRPr="00A12DD8" w:rsidRDefault="00CE61F1" w:rsidP="007A39E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A12DD8">
              <w:rPr>
                <w:rFonts w:ascii="Arial" w:hAnsi="Arial" w:cs="Arial"/>
                <w:b/>
                <w:sz w:val="20"/>
              </w:rPr>
              <w:t>Fonction / Entité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D6D04F2" w14:textId="77777777" w:rsidR="00CE61F1" w:rsidRPr="00A12DD8" w:rsidRDefault="00CE61F1" w:rsidP="007A39E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A12DD8">
              <w:rPr>
                <w:rFonts w:ascii="Arial" w:hAnsi="Arial" w:cs="Arial"/>
                <w:b/>
                <w:sz w:val="20"/>
              </w:rPr>
              <w:t>V / A</w:t>
            </w:r>
          </w:p>
        </w:tc>
        <w:tc>
          <w:tcPr>
            <w:tcW w:w="14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A638C5C" w14:textId="77777777" w:rsidR="00CE61F1" w:rsidRPr="00A12DD8" w:rsidRDefault="00CE61F1" w:rsidP="007A39E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A12DD8">
              <w:rPr>
                <w:rFonts w:ascii="Arial" w:hAnsi="Arial" w:cs="Arial"/>
                <w:b/>
                <w:sz w:val="20"/>
              </w:rPr>
              <w:t>Visa</w:t>
            </w:r>
          </w:p>
        </w:tc>
      </w:tr>
      <w:tr w:rsidR="00CE61F1" w:rsidRPr="00A12DD8" w14:paraId="3D6808F9" w14:textId="77777777" w:rsidTr="00F57384">
        <w:trPr>
          <w:trHeight w:val="500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40CEB248" w14:textId="1FEAF0C0" w:rsidR="00CE61F1" w:rsidRPr="00A12DD8" w:rsidRDefault="00F57384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Christine DELRUE</w:t>
            </w:r>
          </w:p>
        </w:tc>
        <w:tc>
          <w:tcPr>
            <w:tcW w:w="2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9A4DC5" w14:textId="74308E93" w:rsidR="00CE61F1" w:rsidRPr="00A12DD8" w:rsidRDefault="008F32E5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Adjoint-chef de pôle</w:t>
            </w:r>
          </w:p>
        </w:tc>
        <w:tc>
          <w:tcPr>
            <w:tcW w:w="1345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14:paraId="3EA661B2" w14:textId="05DA8D0D" w:rsidR="00CE61F1" w:rsidRPr="00A12DD8" w:rsidRDefault="008F32E5" w:rsidP="007A39EB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</w:tcBorders>
          </w:tcPr>
          <w:p w14:paraId="0FFECF6C" w14:textId="77777777" w:rsidR="00CE61F1" w:rsidRPr="00A12DD8" w:rsidRDefault="00CE61F1" w:rsidP="007A39EB">
            <w:pPr>
              <w:spacing w:before="120"/>
              <w:rPr>
                <w:rFonts w:ascii="Arial" w:hAnsi="Arial" w:cs="Arial"/>
              </w:rPr>
            </w:pPr>
          </w:p>
        </w:tc>
      </w:tr>
      <w:tr w:rsidR="00F57384" w:rsidRPr="00A12DD8" w14:paraId="1AC60608" w14:textId="77777777" w:rsidTr="00F57384">
        <w:trPr>
          <w:trHeight w:val="500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604" w14:textId="78345457" w:rsidR="00F57384" w:rsidRDefault="00F57384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DEGINTHER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5B7" w14:textId="4F9DF379" w:rsidR="00F57384" w:rsidRDefault="00F57384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Adjoint-chef de pôle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44A" w14:textId="17795488" w:rsidR="00F57384" w:rsidRDefault="00F57384" w:rsidP="007A39EB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C750" w14:textId="77777777" w:rsidR="00F57384" w:rsidRPr="00A12DD8" w:rsidRDefault="00F57384" w:rsidP="007A39EB">
            <w:pPr>
              <w:spacing w:before="120"/>
              <w:rPr>
                <w:rFonts w:ascii="Arial" w:hAnsi="Arial" w:cs="Arial"/>
              </w:rPr>
            </w:pPr>
          </w:p>
        </w:tc>
      </w:tr>
      <w:tr w:rsidR="00CE61F1" w:rsidRPr="00A12DD8" w14:paraId="0A754868" w14:textId="77777777" w:rsidTr="00F57384">
        <w:trPr>
          <w:trHeight w:val="500"/>
        </w:trPr>
        <w:tc>
          <w:tcPr>
            <w:tcW w:w="403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14:paraId="5B2D0EC6" w14:textId="1FA67816" w:rsidR="00CE61F1" w:rsidRPr="00A12DD8" w:rsidRDefault="00F57384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Nicolas NOCKELS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6A9CA55B" w14:textId="5C190457" w:rsidR="00CE61F1" w:rsidRPr="00A12DD8" w:rsidRDefault="008F32E5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Chef de pôle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68095B0" w14:textId="46C85A24" w:rsidR="00CE61F1" w:rsidRPr="00A12DD8" w:rsidRDefault="008F32E5" w:rsidP="007A39EB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5DFB3D8E" w14:textId="77777777" w:rsidR="00CE61F1" w:rsidRPr="00A12DD8" w:rsidRDefault="00CE61F1" w:rsidP="007A39EB">
            <w:pPr>
              <w:spacing w:before="120"/>
              <w:rPr>
                <w:rFonts w:ascii="Arial" w:hAnsi="Arial" w:cs="Arial"/>
              </w:rPr>
            </w:pPr>
          </w:p>
        </w:tc>
      </w:tr>
      <w:tr w:rsidR="00CE61F1" w:rsidRPr="00A12DD8" w14:paraId="4EE6D971" w14:textId="77777777" w:rsidTr="00F57384">
        <w:trPr>
          <w:trHeight w:val="500"/>
        </w:trPr>
        <w:tc>
          <w:tcPr>
            <w:tcW w:w="4039" w:type="dxa"/>
            <w:tcBorders>
              <w:top w:val="nil"/>
              <w:right w:val="nil"/>
            </w:tcBorders>
          </w:tcPr>
          <w:p w14:paraId="50676CC3" w14:textId="26D3693F" w:rsidR="00CE61F1" w:rsidRPr="00A12DD8" w:rsidRDefault="00F57384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 CRUVEILLER</w:t>
            </w:r>
          </w:p>
        </w:tc>
        <w:tc>
          <w:tcPr>
            <w:tcW w:w="2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4A69" w14:textId="1A2E3016" w:rsidR="00CE61F1" w:rsidRPr="00A12DD8" w:rsidRDefault="008F32E5" w:rsidP="007A39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Chef de domaine</w:t>
            </w:r>
          </w:p>
        </w:tc>
        <w:tc>
          <w:tcPr>
            <w:tcW w:w="13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7676241" w14:textId="1B130C0A" w:rsidR="00CE61F1" w:rsidRPr="00A12DD8" w:rsidRDefault="008F32E5" w:rsidP="007A39EB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490" w:type="dxa"/>
            <w:tcBorders>
              <w:top w:val="nil"/>
              <w:left w:val="nil"/>
            </w:tcBorders>
          </w:tcPr>
          <w:p w14:paraId="643135B9" w14:textId="77777777" w:rsidR="00CE61F1" w:rsidRPr="00A12DD8" w:rsidRDefault="00CE61F1" w:rsidP="007A39EB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093098B9" w14:textId="77777777" w:rsidR="00CE61F1" w:rsidRPr="00A12DD8" w:rsidRDefault="00CE61F1" w:rsidP="00CE61F1">
      <w:pPr>
        <w:rPr>
          <w:rFonts w:ascii="Arial" w:hAnsi="Arial" w:cs="Arial"/>
        </w:rPr>
      </w:pPr>
    </w:p>
    <w:p w14:paraId="285FAE6D" w14:textId="77777777" w:rsidR="00CE61F1" w:rsidRPr="00A12DD8" w:rsidRDefault="00CE61F1" w:rsidP="00CE61F1">
      <w:pPr>
        <w:rPr>
          <w:rFonts w:ascii="Arial" w:hAnsi="Arial" w:cs="Arial"/>
        </w:rPr>
      </w:pPr>
      <w:r w:rsidRPr="00A12DD8">
        <w:rPr>
          <w:rFonts w:ascii="Arial" w:hAnsi="Arial" w:cs="Arial"/>
          <w:b/>
          <w:sz w:val="36"/>
        </w:rPr>
        <w:t>MAITRISE DOCUMENTAIRE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253"/>
        <w:gridCol w:w="284"/>
      </w:tblGrid>
      <w:tr w:rsidR="00CE61F1" w:rsidRPr="00A12DD8" w14:paraId="44BC687C" w14:textId="77777777" w:rsidTr="007A39EB">
        <w:trPr>
          <w:cantSplit/>
          <w:trHeight w:val="145"/>
        </w:trPr>
        <w:tc>
          <w:tcPr>
            <w:tcW w:w="5245" w:type="dxa"/>
            <w:tcBorders>
              <w:bottom w:val="nil"/>
            </w:tcBorders>
          </w:tcPr>
          <w:p w14:paraId="79B34E6E" w14:textId="0E4F0A54" w:rsidR="00CE61F1" w:rsidRPr="00A12DD8" w:rsidRDefault="00CE61F1" w:rsidP="00F3649F">
            <w:pPr>
              <w:pStyle w:val="StyleHelvetica10ptAvant6pt"/>
              <w:rPr>
                <w:rFonts w:ascii="Arial" w:hAnsi="Arial" w:cs="Arial"/>
              </w:rPr>
            </w:pPr>
            <w:r w:rsidRPr="00A12DD8">
              <w:rPr>
                <w:rFonts w:ascii="Arial" w:hAnsi="Arial" w:cs="Arial"/>
              </w:rPr>
              <w:t>Référence</w:t>
            </w:r>
            <w:r w:rsidR="002D0D1E">
              <w:rPr>
                <w:rFonts w:ascii="Arial" w:hAnsi="Arial" w:cs="Arial"/>
              </w:rPr>
              <w:t> : MPA-2</w:t>
            </w:r>
            <w:r w:rsidR="00F149AE">
              <w:rPr>
                <w:rFonts w:ascii="Arial" w:hAnsi="Arial" w:cs="Arial"/>
              </w:rPr>
              <w:t>6</w:t>
            </w:r>
            <w:r w:rsidR="002D0D1E">
              <w:rPr>
                <w:rFonts w:ascii="Arial" w:hAnsi="Arial" w:cs="Arial"/>
              </w:rPr>
              <w:t xml:space="preserve">-21149 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14:paraId="6ED4D30F" w14:textId="77777777" w:rsidR="00CE61F1" w:rsidRPr="00A12DD8" w:rsidRDefault="00CE61F1" w:rsidP="007A39EB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1E573" w14:textId="77777777" w:rsidR="00CE61F1" w:rsidRPr="00A12DD8" w:rsidRDefault="00CE61F1" w:rsidP="007A39EB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964FD7" w:rsidRPr="00A12DD8" w14:paraId="287C1AAE" w14:textId="77777777" w:rsidTr="007A39EB">
        <w:trPr>
          <w:cantSplit/>
          <w:trHeight w:val="417"/>
        </w:trPr>
        <w:tc>
          <w:tcPr>
            <w:tcW w:w="5245" w:type="dxa"/>
            <w:tcBorders>
              <w:bottom w:val="nil"/>
            </w:tcBorders>
          </w:tcPr>
          <w:p w14:paraId="0B0132B2" w14:textId="43B77D31" w:rsidR="00964FD7" w:rsidRPr="00A12DD8" w:rsidRDefault="00964FD7" w:rsidP="00182942">
            <w:pPr>
              <w:pStyle w:val="StyleHelvetica10ptAvant6p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Gestionnaire du document</w:t>
            </w:r>
            <w:r w:rsidRPr="00A12DD8">
              <w:rPr>
                <w:rFonts w:ascii="Arial" w:hAnsi="Arial" w:cs="Arial"/>
              </w:rPr>
              <w:t xml:space="preserve"> : </w:t>
            </w:r>
            <w:r w:rsidRPr="00A12DD8">
              <w:rPr>
                <w:rFonts w:ascii="Arial" w:hAnsi="Arial" w:cs="Arial"/>
              </w:rPr>
              <w:fldChar w:fldCharType="begin"/>
            </w:r>
            <w:r w:rsidRPr="00A12DD8">
              <w:rPr>
                <w:rFonts w:ascii="Arial" w:hAnsi="Arial" w:cs="Arial"/>
              </w:rPr>
              <w:instrText xml:space="preserve"> DOCPROPERTY "</w:instrText>
            </w:r>
            <w:r w:rsidR="00182942">
              <w:rPr>
                <w:rFonts w:ascii="Arial" w:hAnsi="Arial" w:cs="Arial"/>
              </w:rPr>
              <w:instrText>Author</w:instrText>
            </w:r>
            <w:r w:rsidRPr="00A12DD8">
              <w:rPr>
                <w:rFonts w:ascii="Arial" w:hAnsi="Arial" w:cs="Arial"/>
              </w:rPr>
              <w:instrText xml:space="preserve">"  \* MERGEFORMAT </w:instrText>
            </w:r>
            <w:r w:rsidRPr="00A12DD8">
              <w:rPr>
                <w:rFonts w:ascii="Arial" w:hAnsi="Arial" w:cs="Arial"/>
              </w:rPr>
              <w:fldChar w:fldCharType="separate"/>
            </w:r>
            <w:r w:rsidR="00607DB2">
              <w:rPr>
                <w:rFonts w:ascii="Arial" w:hAnsi="Arial" w:cs="Arial"/>
              </w:rPr>
              <w:t>Fabienne MATET</w:t>
            </w:r>
            <w:r w:rsidRPr="00A12DD8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14:paraId="48027B61" w14:textId="77777777" w:rsidR="00964FD7" w:rsidRPr="00A12DD8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pct50" w:color="auto" w:fill="FFFFFF"/>
            <w:textDirection w:val="btLr"/>
          </w:tcPr>
          <w:p w14:paraId="2244123B" w14:textId="77777777" w:rsidR="00964FD7" w:rsidRPr="00A12DD8" w:rsidRDefault="00964FD7" w:rsidP="007A39EB">
            <w:pPr>
              <w:jc w:val="center"/>
              <w:rPr>
                <w:rFonts w:ascii="Arial" w:hAnsi="Arial" w:cs="Arial"/>
                <w:color w:val="FFFFFF"/>
                <w:sz w:val="14"/>
                <w:szCs w:val="14"/>
              </w:rPr>
            </w:pPr>
          </w:p>
        </w:tc>
      </w:tr>
      <w:tr w:rsidR="00964FD7" w:rsidRPr="00A12DD8" w14:paraId="020BE756" w14:textId="77777777" w:rsidTr="007A39EB">
        <w:trPr>
          <w:cantSplit/>
          <w:trHeight w:val="417"/>
        </w:trPr>
        <w:tc>
          <w:tcPr>
            <w:tcW w:w="5245" w:type="dxa"/>
            <w:tcBorders>
              <w:bottom w:val="nil"/>
            </w:tcBorders>
          </w:tcPr>
          <w:p w14:paraId="3C18565C" w14:textId="719B20C6" w:rsidR="00964FD7" w:rsidRPr="00A12DD8" w:rsidRDefault="00964FD7" w:rsidP="00F3649F">
            <w:pPr>
              <w:pStyle w:val="StyleHelvetica10ptAvant6pt"/>
              <w:rPr>
                <w:rFonts w:ascii="Arial" w:hAnsi="Arial" w:cs="Arial"/>
              </w:rPr>
            </w:pPr>
            <w:r w:rsidRPr="00A12DD8">
              <w:rPr>
                <w:rFonts w:ascii="Arial" w:hAnsi="Arial" w:cs="Arial"/>
              </w:rPr>
              <w:t xml:space="preserve">Affaire / Projet / Opération : </w:t>
            </w:r>
            <w:r w:rsidRPr="00A12DD8">
              <w:rPr>
                <w:rFonts w:ascii="Arial" w:hAnsi="Arial" w:cs="Arial"/>
              </w:rPr>
              <w:fldChar w:fldCharType="begin"/>
            </w:r>
            <w:r w:rsidRPr="00A12DD8">
              <w:rPr>
                <w:rFonts w:ascii="Arial" w:hAnsi="Arial" w:cs="Arial"/>
              </w:rPr>
              <w:instrText xml:space="preserve"> DOCPROPERTY "Projet"  \* MERGEFORMAT </w:instrText>
            </w:r>
            <w:r w:rsidRPr="00A12DD8">
              <w:rPr>
                <w:rFonts w:ascii="Arial" w:hAnsi="Arial" w:cs="Arial"/>
              </w:rPr>
              <w:fldChar w:fldCharType="separate"/>
            </w:r>
            <w:r w:rsidR="00607DB2">
              <w:rPr>
                <w:rFonts w:ascii="Arial" w:hAnsi="Arial" w:cs="Arial"/>
              </w:rPr>
              <w:t xml:space="preserve">Travaux de rénovation du SSI de la station radar de </w:t>
            </w:r>
            <w:r w:rsidR="00F57384">
              <w:rPr>
                <w:rFonts w:ascii="Arial" w:hAnsi="Arial" w:cs="Arial"/>
              </w:rPr>
              <w:t>Saint-Goazec</w:t>
            </w:r>
            <w:r w:rsidRPr="00A12DD8">
              <w:rPr>
                <w:rFonts w:ascii="Arial" w:hAnsi="Arial" w:cs="Arial"/>
              </w:rPr>
              <w:fldChar w:fldCharType="end"/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14:paraId="0CB5D666" w14:textId="77777777" w:rsidR="00964FD7" w:rsidRPr="00A12DD8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pct50" w:color="auto" w:fill="FFFFFF"/>
            <w:textDirection w:val="btLr"/>
          </w:tcPr>
          <w:p w14:paraId="36EECBC4" w14:textId="77777777" w:rsidR="00964FD7" w:rsidRPr="00A12DD8" w:rsidRDefault="00964FD7" w:rsidP="007A39EB">
            <w:pPr>
              <w:jc w:val="center"/>
              <w:rPr>
                <w:rFonts w:ascii="Arial" w:hAnsi="Arial" w:cs="Arial"/>
                <w:color w:val="FFFFFF"/>
                <w:sz w:val="14"/>
                <w:szCs w:val="14"/>
              </w:rPr>
            </w:pPr>
            <w:r w:rsidRPr="00A12DD8">
              <w:rPr>
                <w:rFonts w:ascii="Arial" w:hAnsi="Arial" w:cs="Arial"/>
                <w:color w:val="FFFFFF"/>
                <w:sz w:val="14"/>
                <w:szCs w:val="14"/>
              </w:rPr>
              <w:t>Contenu personnalisable</w:t>
            </w:r>
          </w:p>
        </w:tc>
      </w:tr>
      <w:tr w:rsidR="00964FD7" w:rsidRPr="009D581C" w14:paraId="77AEFD1F" w14:textId="77777777" w:rsidTr="007A39EB">
        <w:trPr>
          <w:cantSplit/>
          <w:trHeight w:val="417"/>
        </w:trPr>
        <w:tc>
          <w:tcPr>
            <w:tcW w:w="5245" w:type="dxa"/>
            <w:vMerge w:val="restart"/>
            <w:tcBorders>
              <w:top w:val="nil"/>
              <w:bottom w:val="nil"/>
            </w:tcBorders>
          </w:tcPr>
          <w:p w14:paraId="1DB68C83" w14:textId="77777777" w:rsidR="00964FD7" w:rsidRPr="00A12DD8" w:rsidRDefault="00964FD7" w:rsidP="00F3649F">
            <w:pPr>
              <w:pStyle w:val="StyleHelvetica10ptAvant6pt"/>
              <w:rPr>
                <w:rFonts w:ascii="Arial" w:hAnsi="Arial" w:cs="Arial"/>
              </w:rPr>
            </w:pPr>
            <w:r w:rsidRPr="00A12DD8">
              <w:rPr>
                <w:rFonts w:ascii="Arial" w:hAnsi="Arial" w:cs="Arial"/>
              </w:rPr>
              <w:t>Classement et archivage du document</w:t>
            </w:r>
          </w:p>
          <w:p w14:paraId="7F392EE4" w14:textId="77777777" w:rsidR="00964FD7" w:rsidRPr="00A12DD8" w:rsidRDefault="00964FD7" w:rsidP="007A39EB">
            <w:pPr>
              <w:spacing w:before="120"/>
              <w:ind w:left="284"/>
              <w:rPr>
                <w:rFonts w:ascii="Arial" w:hAnsi="Arial" w:cs="Arial"/>
                <w:sz w:val="20"/>
              </w:rPr>
            </w:pPr>
            <w:r w:rsidRPr="00A12DD8">
              <w:rPr>
                <w:rFonts w:ascii="Arial" w:hAnsi="Arial" w:cs="Arial"/>
                <w:sz w:val="20"/>
              </w:rPr>
              <w:t xml:space="preserve">Stockage : </w:t>
            </w:r>
          </w:p>
          <w:p w14:paraId="4FC8E59A" w14:textId="421EF022" w:rsidR="00964FD7" w:rsidRPr="009D581C" w:rsidRDefault="00964FD7" w:rsidP="007A39EB">
            <w:pPr>
              <w:spacing w:before="120"/>
              <w:ind w:left="284"/>
              <w:rPr>
                <w:rFonts w:ascii="Arial" w:hAnsi="Arial" w:cs="Arial"/>
                <w:sz w:val="20"/>
              </w:rPr>
            </w:pPr>
            <w:r w:rsidRPr="009D581C">
              <w:rPr>
                <w:rFonts w:ascii="Arial" w:hAnsi="Arial" w:cs="Arial"/>
                <w:sz w:val="20"/>
              </w:rPr>
              <w:t xml:space="preserve">Fichier : </w:t>
            </w:r>
            <w:r w:rsidRPr="00A12DD8">
              <w:rPr>
                <w:rFonts w:ascii="Arial" w:hAnsi="Arial" w:cs="Arial"/>
                <w:sz w:val="20"/>
              </w:rPr>
              <w:fldChar w:fldCharType="begin"/>
            </w:r>
            <w:r w:rsidRPr="009D581C">
              <w:rPr>
                <w:rFonts w:ascii="Arial" w:hAnsi="Arial" w:cs="Arial"/>
                <w:sz w:val="20"/>
              </w:rPr>
              <w:instrText xml:space="preserve"> FILENAME  \* MERGEFORMAT </w:instrText>
            </w:r>
            <w:r w:rsidRPr="00A12DD8">
              <w:rPr>
                <w:rFonts w:ascii="Arial" w:hAnsi="Arial" w:cs="Arial"/>
                <w:sz w:val="20"/>
              </w:rPr>
              <w:fldChar w:fldCharType="separate"/>
            </w:r>
            <w:r w:rsidR="00607DB2">
              <w:rPr>
                <w:rFonts w:ascii="Arial" w:hAnsi="Arial" w:cs="Arial"/>
                <w:noProof/>
                <w:sz w:val="20"/>
              </w:rPr>
              <w:t>MPA</w:t>
            </w:r>
            <w:r w:rsidR="00827976">
              <w:rPr>
                <w:rFonts w:ascii="Arial" w:hAnsi="Arial" w:cs="Arial"/>
                <w:noProof/>
                <w:sz w:val="20"/>
              </w:rPr>
              <w:t>-2</w:t>
            </w:r>
            <w:r w:rsidR="00F149AE">
              <w:rPr>
                <w:rFonts w:ascii="Arial" w:hAnsi="Arial" w:cs="Arial"/>
                <w:noProof/>
                <w:sz w:val="20"/>
              </w:rPr>
              <w:t>6</w:t>
            </w:r>
            <w:r w:rsidR="00827976">
              <w:rPr>
                <w:rFonts w:ascii="Arial" w:hAnsi="Arial" w:cs="Arial"/>
                <w:noProof/>
                <w:sz w:val="20"/>
              </w:rPr>
              <w:t>-21149</w:t>
            </w:r>
            <w:r w:rsidR="00607DB2">
              <w:rPr>
                <w:rFonts w:ascii="Arial" w:hAnsi="Arial" w:cs="Arial"/>
                <w:noProof/>
                <w:sz w:val="20"/>
              </w:rPr>
              <w:t>-DPGF V1R0.docx</w:t>
            </w:r>
            <w:r w:rsidRPr="00A12DD8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14:paraId="691D19B0" w14:textId="77777777" w:rsidR="00964FD7" w:rsidRPr="009D581C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pct50" w:color="auto" w:fill="FFFFFF"/>
          </w:tcPr>
          <w:p w14:paraId="1C6F5F7D" w14:textId="77777777" w:rsidR="00964FD7" w:rsidRPr="009D581C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</w:tr>
      <w:tr w:rsidR="00964FD7" w:rsidRPr="009D581C" w14:paraId="11984F86" w14:textId="77777777" w:rsidTr="007A39EB">
        <w:trPr>
          <w:cantSplit/>
          <w:trHeight w:val="417"/>
        </w:trPr>
        <w:tc>
          <w:tcPr>
            <w:tcW w:w="5245" w:type="dxa"/>
            <w:vMerge/>
            <w:tcBorders>
              <w:bottom w:val="nil"/>
            </w:tcBorders>
          </w:tcPr>
          <w:p w14:paraId="0F318FBE" w14:textId="77777777" w:rsidR="00964FD7" w:rsidRPr="009D581C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14:paraId="7B641AB3" w14:textId="77777777" w:rsidR="00964FD7" w:rsidRPr="009D581C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pct50" w:color="auto" w:fill="FFFFFF"/>
          </w:tcPr>
          <w:p w14:paraId="4A614B73" w14:textId="77777777" w:rsidR="00964FD7" w:rsidRPr="009D581C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</w:tr>
      <w:tr w:rsidR="00964FD7" w:rsidRPr="00A12DD8" w14:paraId="37C3C099" w14:textId="77777777" w:rsidTr="007A39EB">
        <w:trPr>
          <w:cantSplit/>
          <w:trHeight w:val="417"/>
        </w:trPr>
        <w:tc>
          <w:tcPr>
            <w:tcW w:w="5245" w:type="dxa"/>
            <w:tcBorders>
              <w:top w:val="nil"/>
            </w:tcBorders>
          </w:tcPr>
          <w:p w14:paraId="1B2F8BDE" w14:textId="77777777" w:rsidR="00964FD7" w:rsidRPr="00A12DD8" w:rsidRDefault="00964FD7" w:rsidP="00F3649F">
            <w:pPr>
              <w:pStyle w:val="StyleHelvetica10ptAvant6pt"/>
              <w:rPr>
                <w:rFonts w:ascii="Arial" w:hAnsi="Arial" w:cs="Arial"/>
              </w:rPr>
            </w:pPr>
            <w:r w:rsidRPr="00A12DD8">
              <w:rPr>
                <w:rFonts w:ascii="Arial" w:hAnsi="Arial" w:cs="Arial"/>
              </w:rPr>
              <w:t xml:space="preserve">Support / Format : 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14:paraId="0A15825E" w14:textId="77777777" w:rsidR="00964FD7" w:rsidRPr="00A12DD8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pct50" w:color="auto" w:fill="FFFFFF"/>
          </w:tcPr>
          <w:p w14:paraId="763704E5" w14:textId="77777777" w:rsidR="00964FD7" w:rsidRPr="00A12DD8" w:rsidRDefault="00964FD7" w:rsidP="007A39EB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D834E4" w14:textId="77777777" w:rsidR="00CE61F1" w:rsidRDefault="00CE61F1" w:rsidP="00CE61F1">
      <w:pPr>
        <w:spacing w:before="800" w:after="800"/>
        <w:rPr>
          <w:rFonts w:ascii="Arial" w:hAnsi="Arial" w:cs="Arial"/>
          <w:szCs w:val="24"/>
        </w:rPr>
      </w:pPr>
    </w:p>
    <w:p w14:paraId="6BC08DB6" w14:textId="77777777" w:rsidR="00827976" w:rsidRPr="00827976" w:rsidRDefault="00827976" w:rsidP="00827976">
      <w:pPr>
        <w:rPr>
          <w:rFonts w:ascii="Arial" w:hAnsi="Arial" w:cs="Arial"/>
          <w:szCs w:val="24"/>
        </w:rPr>
        <w:sectPr w:rsidR="00827976" w:rsidRPr="00827976" w:rsidSect="00222FE8">
          <w:headerReference w:type="first" r:id="rId13"/>
          <w:footerReference w:type="first" r:id="rId14"/>
          <w:pgSz w:w="11906" w:h="16838" w:code="9"/>
          <w:pgMar w:top="1418" w:right="737" w:bottom="1418" w:left="1418" w:header="567" w:footer="567" w:gutter="0"/>
          <w:cols w:space="708"/>
          <w:titlePg/>
          <w:docGrid w:linePitch="360"/>
        </w:sectPr>
      </w:pPr>
    </w:p>
    <w:p w14:paraId="5509810B" w14:textId="77777777" w:rsidR="00AC7E15" w:rsidRPr="00CA7452" w:rsidRDefault="00AC7E15" w:rsidP="00AC7E15">
      <w:pPr>
        <w:pBdr>
          <w:bottom w:val="single" w:sz="4" w:space="1" w:color="auto"/>
        </w:pBdr>
        <w:spacing w:before="1800" w:after="1200"/>
        <w:jc w:val="center"/>
        <w:rPr>
          <w:rFonts w:ascii="Arial" w:hAnsi="Arial" w:cs="Arial"/>
          <w:b/>
          <w:i/>
          <w:sz w:val="28"/>
        </w:rPr>
      </w:pPr>
      <w:r w:rsidRPr="00CA7452">
        <w:rPr>
          <w:rFonts w:ascii="Arial" w:hAnsi="Arial" w:cs="Arial"/>
          <w:b/>
          <w:i/>
          <w:sz w:val="28"/>
        </w:rPr>
        <w:lastRenderedPageBreak/>
        <w:t>Historique du document</w:t>
      </w:r>
    </w:p>
    <w:p w14:paraId="68A85BA2" w14:textId="77777777" w:rsidR="00AC7E15" w:rsidRPr="00CA7452" w:rsidRDefault="00AC7E15" w:rsidP="00AC7E15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4820"/>
        <w:gridCol w:w="1843"/>
      </w:tblGrid>
      <w:tr w:rsidR="00AC7E15" w:rsidRPr="00CA7452" w14:paraId="4E76E09E" w14:textId="77777777" w:rsidTr="0087002B">
        <w:trPr>
          <w:jc w:val="center"/>
        </w:trPr>
        <w:tc>
          <w:tcPr>
            <w:tcW w:w="1418" w:type="dxa"/>
            <w:tcBorders>
              <w:bottom w:val="double" w:sz="6" w:space="0" w:color="auto"/>
            </w:tcBorders>
            <w:shd w:val="pct10" w:color="auto" w:fill="auto"/>
            <w:vAlign w:val="center"/>
          </w:tcPr>
          <w:p w14:paraId="1DD0517C" w14:textId="77777777" w:rsidR="00AC7E15" w:rsidRPr="0087002B" w:rsidRDefault="00AC7E15" w:rsidP="0087002B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18"/>
              </w:rPr>
            </w:pPr>
            <w:r w:rsidRPr="0087002B">
              <w:rPr>
                <w:rFonts w:ascii="Arial" w:hAnsi="Arial" w:cs="Arial"/>
                <w:b/>
                <w:i/>
                <w:sz w:val="20"/>
                <w:szCs w:val="18"/>
              </w:rPr>
              <w:t>Version du document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pct10" w:color="auto" w:fill="auto"/>
            <w:vAlign w:val="center"/>
          </w:tcPr>
          <w:p w14:paraId="5BD2D0A5" w14:textId="77777777" w:rsidR="00AC7E15" w:rsidRPr="0087002B" w:rsidRDefault="00AC7E15" w:rsidP="0087002B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18"/>
              </w:rPr>
            </w:pPr>
            <w:r w:rsidRPr="0087002B">
              <w:rPr>
                <w:rFonts w:ascii="Arial" w:hAnsi="Arial" w:cs="Arial"/>
                <w:b/>
                <w:i/>
                <w:sz w:val="20"/>
                <w:szCs w:val="18"/>
              </w:rPr>
              <w:t>Date de rédaction</w:t>
            </w:r>
          </w:p>
        </w:tc>
        <w:tc>
          <w:tcPr>
            <w:tcW w:w="4820" w:type="dxa"/>
            <w:tcBorders>
              <w:bottom w:val="double" w:sz="6" w:space="0" w:color="auto"/>
            </w:tcBorders>
            <w:shd w:val="pct10" w:color="auto" w:fill="auto"/>
            <w:vAlign w:val="center"/>
          </w:tcPr>
          <w:p w14:paraId="419B3889" w14:textId="77777777" w:rsidR="00AC7E15" w:rsidRPr="0087002B" w:rsidRDefault="00AC7E15" w:rsidP="0087002B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18"/>
              </w:rPr>
            </w:pPr>
            <w:r w:rsidRPr="0087002B">
              <w:rPr>
                <w:rFonts w:ascii="Arial" w:hAnsi="Arial" w:cs="Arial"/>
                <w:b/>
                <w:i/>
                <w:sz w:val="20"/>
                <w:szCs w:val="18"/>
              </w:rPr>
              <w:t>Raison de l’évolution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pct10" w:color="auto" w:fill="auto"/>
            <w:vAlign w:val="center"/>
          </w:tcPr>
          <w:p w14:paraId="7AD4BD80" w14:textId="77777777" w:rsidR="00AC7E15" w:rsidRPr="0087002B" w:rsidRDefault="00E4786C" w:rsidP="0087002B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18"/>
              </w:rPr>
            </w:pPr>
            <w:r w:rsidRPr="0087002B">
              <w:rPr>
                <w:rStyle w:val="control-visibility-wrapper"/>
                <w:rFonts w:ascii="Arial" w:hAnsi="Arial" w:cs="Arial"/>
                <w:b/>
                <w:i/>
                <w:sz w:val="20"/>
                <w:szCs w:val="18"/>
              </w:rPr>
              <w:t>Rédacteur</w:t>
            </w:r>
          </w:p>
        </w:tc>
      </w:tr>
      <w:tr w:rsidR="00AC7E15" w:rsidRPr="00CA7452" w14:paraId="4CEC9F40" w14:textId="77777777" w:rsidTr="007A39EB">
        <w:trPr>
          <w:jc w:val="center"/>
        </w:trPr>
        <w:tc>
          <w:tcPr>
            <w:tcW w:w="1418" w:type="dxa"/>
            <w:tcBorders>
              <w:top w:val="nil"/>
            </w:tcBorders>
          </w:tcPr>
          <w:p w14:paraId="4193F6D3" w14:textId="46FF2BA6" w:rsidR="00AC7E15" w:rsidRPr="00CA7452" w:rsidRDefault="00AC7E15" w:rsidP="00CA7452">
            <w:pPr>
              <w:pStyle w:val="Historique"/>
              <w:rPr>
                <w:rFonts w:cs="Arial"/>
              </w:rPr>
            </w:pPr>
            <w:r w:rsidRPr="00CA7452">
              <w:rPr>
                <w:rFonts w:cs="Arial"/>
              </w:rPr>
              <w:t>V</w:t>
            </w:r>
            <w:r w:rsidR="00824D6E">
              <w:rPr>
                <w:rFonts w:cs="Arial"/>
              </w:rPr>
              <w:t>1</w:t>
            </w:r>
            <w:r w:rsidRPr="00CA7452">
              <w:rPr>
                <w:rFonts w:cs="Arial"/>
              </w:rPr>
              <w:t>R</w:t>
            </w:r>
            <w:r w:rsidR="00824D6E">
              <w:rPr>
                <w:rFonts w:cs="Arial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14:paraId="6470C5EE" w14:textId="21906912" w:rsidR="00AC7E15" w:rsidRPr="00CA7452" w:rsidRDefault="007B1D05" w:rsidP="00CA7452">
            <w:pPr>
              <w:pStyle w:val="Historique"/>
              <w:rPr>
                <w:rFonts w:cs="Arial"/>
              </w:rPr>
            </w:pPr>
            <w:r>
              <w:rPr>
                <w:rFonts w:cs="Arial"/>
              </w:rPr>
              <w:t>21</w:t>
            </w:r>
            <w:r w:rsidR="008F32E5">
              <w:rPr>
                <w:rFonts w:cs="Arial"/>
              </w:rPr>
              <w:t>/0</w:t>
            </w:r>
            <w:r>
              <w:rPr>
                <w:rFonts w:cs="Arial"/>
              </w:rPr>
              <w:t>7</w:t>
            </w:r>
            <w:r w:rsidR="008F32E5">
              <w:rPr>
                <w:rFonts w:cs="Arial"/>
              </w:rPr>
              <w:t>/202</w:t>
            </w:r>
            <w:r>
              <w:rPr>
                <w:rFonts w:cs="Arial"/>
              </w:rPr>
              <w:t>6</w:t>
            </w:r>
          </w:p>
        </w:tc>
        <w:tc>
          <w:tcPr>
            <w:tcW w:w="4820" w:type="dxa"/>
            <w:tcBorders>
              <w:top w:val="nil"/>
            </w:tcBorders>
          </w:tcPr>
          <w:p w14:paraId="55662E06" w14:textId="7E54657E" w:rsidR="00AC7E15" w:rsidRPr="00CA7452" w:rsidRDefault="00AC7E15" w:rsidP="00CA7452">
            <w:pPr>
              <w:pStyle w:val="Historique"/>
              <w:rPr>
                <w:rFonts w:cs="Arial"/>
              </w:rPr>
            </w:pPr>
            <w:r w:rsidRPr="00CA7452">
              <w:rPr>
                <w:rFonts w:cs="Arial"/>
              </w:rPr>
              <w:t>Version initiale</w:t>
            </w:r>
            <w:r w:rsidR="00F4702A">
              <w:rPr>
                <w:rFonts w:cs="Arial"/>
              </w:rPr>
              <w:t xml:space="preserve"> de diffusion</w:t>
            </w:r>
          </w:p>
        </w:tc>
        <w:tc>
          <w:tcPr>
            <w:tcW w:w="1843" w:type="dxa"/>
            <w:tcBorders>
              <w:top w:val="nil"/>
            </w:tcBorders>
          </w:tcPr>
          <w:p w14:paraId="4C0091F7" w14:textId="44B2B864" w:rsidR="00AC7E15" w:rsidRPr="00CA7452" w:rsidRDefault="00F57384" w:rsidP="00CA7452">
            <w:pPr>
              <w:pStyle w:val="Historique"/>
              <w:rPr>
                <w:rFonts w:cs="Arial"/>
              </w:rPr>
            </w:pPr>
            <w:r>
              <w:rPr>
                <w:rFonts w:cs="Arial"/>
              </w:rPr>
              <w:t>FMA</w:t>
            </w:r>
          </w:p>
        </w:tc>
      </w:tr>
      <w:tr w:rsidR="00AC7E15" w:rsidRPr="00CA7452" w14:paraId="19979859" w14:textId="77777777" w:rsidTr="007A39EB">
        <w:trPr>
          <w:jc w:val="center"/>
        </w:trPr>
        <w:tc>
          <w:tcPr>
            <w:tcW w:w="1418" w:type="dxa"/>
          </w:tcPr>
          <w:p w14:paraId="2CA63105" w14:textId="06409E3B" w:rsidR="00AC7E15" w:rsidRPr="00CA7452" w:rsidRDefault="00AC7E15" w:rsidP="00824D6E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7EB34D53" w14:textId="66953C8B" w:rsidR="00AC7E15" w:rsidRPr="00CA7452" w:rsidRDefault="00AC7E15" w:rsidP="00824D6E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3FAA786A" w14:textId="67453F2B" w:rsidR="00AC7E15" w:rsidRPr="00CA7452" w:rsidRDefault="00AC7E15" w:rsidP="00824D6E">
            <w:pPr>
              <w:pStyle w:val="Historique"/>
              <w:rPr>
                <w:rFonts w:cs="Arial"/>
              </w:rPr>
            </w:pPr>
          </w:p>
        </w:tc>
        <w:tc>
          <w:tcPr>
            <w:tcW w:w="1843" w:type="dxa"/>
          </w:tcPr>
          <w:p w14:paraId="09DA5FBD" w14:textId="18E3C2A9" w:rsidR="00AC7E15" w:rsidRPr="00CA7452" w:rsidRDefault="00AC7E15" w:rsidP="00824D6E">
            <w:pPr>
              <w:pStyle w:val="Historique"/>
              <w:rPr>
                <w:rFonts w:cs="Arial"/>
              </w:rPr>
            </w:pPr>
          </w:p>
        </w:tc>
      </w:tr>
      <w:tr w:rsidR="00AC7E15" w:rsidRPr="00CA7452" w14:paraId="593CAC6A" w14:textId="77777777" w:rsidTr="007A39EB">
        <w:trPr>
          <w:jc w:val="center"/>
        </w:trPr>
        <w:tc>
          <w:tcPr>
            <w:tcW w:w="1418" w:type="dxa"/>
          </w:tcPr>
          <w:p w14:paraId="67BC5B22" w14:textId="5DAEE06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40010829" w14:textId="22B03A0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02A2DA73" w14:textId="7802E8F7" w:rsidR="00AC7E15" w:rsidRPr="00CA7452" w:rsidRDefault="00AC7E15" w:rsidP="009D581C">
            <w:pPr>
              <w:pStyle w:val="Historique"/>
              <w:rPr>
                <w:rFonts w:cs="Arial"/>
              </w:rPr>
            </w:pPr>
          </w:p>
        </w:tc>
        <w:tc>
          <w:tcPr>
            <w:tcW w:w="1843" w:type="dxa"/>
          </w:tcPr>
          <w:p w14:paraId="3CA3212E" w14:textId="74AF8ECE" w:rsidR="00AC7E15" w:rsidRPr="00CA7452" w:rsidRDefault="00AC7E15" w:rsidP="009D581C">
            <w:pPr>
              <w:pStyle w:val="Historique"/>
              <w:rPr>
                <w:rFonts w:cs="Arial"/>
              </w:rPr>
            </w:pPr>
          </w:p>
        </w:tc>
      </w:tr>
      <w:tr w:rsidR="00AC7E15" w:rsidRPr="00CA7452" w14:paraId="2D5B7D98" w14:textId="77777777" w:rsidTr="007A39EB">
        <w:trPr>
          <w:jc w:val="center"/>
        </w:trPr>
        <w:tc>
          <w:tcPr>
            <w:tcW w:w="1418" w:type="dxa"/>
          </w:tcPr>
          <w:p w14:paraId="07AF5306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6C10D1F6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5C53C0D4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1419659A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5071C988" w14:textId="77777777" w:rsidTr="007A39EB">
        <w:trPr>
          <w:jc w:val="center"/>
        </w:trPr>
        <w:tc>
          <w:tcPr>
            <w:tcW w:w="1418" w:type="dxa"/>
          </w:tcPr>
          <w:p w14:paraId="29EDEFFC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281C6021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63A093B3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224F1F55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0F6D308F" w14:textId="77777777" w:rsidTr="007A39EB">
        <w:trPr>
          <w:jc w:val="center"/>
        </w:trPr>
        <w:tc>
          <w:tcPr>
            <w:tcW w:w="1418" w:type="dxa"/>
          </w:tcPr>
          <w:p w14:paraId="384D5573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09D3FDF7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24C29066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572A5E36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26EC2621" w14:textId="77777777" w:rsidTr="007A39EB">
        <w:trPr>
          <w:jc w:val="center"/>
        </w:trPr>
        <w:tc>
          <w:tcPr>
            <w:tcW w:w="1418" w:type="dxa"/>
          </w:tcPr>
          <w:p w14:paraId="6AECA9D9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143CEA1D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7FEE0CC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6A6E5CD4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2B1BF7B2" w14:textId="77777777" w:rsidTr="007A39EB">
        <w:trPr>
          <w:jc w:val="center"/>
        </w:trPr>
        <w:tc>
          <w:tcPr>
            <w:tcW w:w="1418" w:type="dxa"/>
          </w:tcPr>
          <w:p w14:paraId="4C7F9628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55B05206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684793A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1CF982C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1DCC2DE6" w14:textId="77777777" w:rsidTr="007A39EB">
        <w:trPr>
          <w:jc w:val="center"/>
        </w:trPr>
        <w:tc>
          <w:tcPr>
            <w:tcW w:w="1418" w:type="dxa"/>
          </w:tcPr>
          <w:p w14:paraId="6AFA3FDA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1D708662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00E01E92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310166A9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4730AE5E" w14:textId="77777777" w:rsidTr="007A39EB">
        <w:trPr>
          <w:jc w:val="center"/>
        </w:trPr>
        <w:tc>
          <w:tcPr>
            <w:tcW w:w="1418" w:type="dxa"/>
          </w:tcPr>
          <w:p w14:paraId="3D09A0FE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3571F698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700DFDEE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63D3960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2DC6DBB3" w14:textId="77777777" w:rsidTr="007A39EB">
        <w:trPr>
          <w:jc w:val="center"/>
        </w:trPr>
        <w:tc>
          <w:tcPr>
            <w:tcW w:w="1418" w:type="dxa"/>
          </w:tcPr>
          <w:p w14:paraId="319E1BB9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199A5E4D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52207E7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43A1B5C3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12E68BF4" w14:textId="77777777" w:rsidTr="007A39EB">
        <w:trPr>
          <w:jc w:val="center"/>
        </w:trPr>
        <w:tc>
          <w:tcPr>
            <w:tcW w:w="1418" w:type="dxa"/>
          </w:tcPr>
          <w:p w14:paraId="40E71E0C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7D7878CA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11BED3B3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60CC264F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4CF93B04" w14:textId="77777777" w:rsidTr="007A39EB">
        <w:trPr>
          <w:jc w:val="center"/>
        </w:trPr>
        <w:tc>
          <w:tcPr>
            <w:tcW w:w="1418" w:type="dxa"/>
          </w:tcPr>
          <w:p w14:paraId="3193CEA8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0E6BD3A8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59A39897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7421BA69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1EC2430F" w14:textId="77777777" w:rsidTr="007A39EB">
        <w:trPr>
          <w:jc w:val="center"/>
        </w:trPr>
        <w:tc>
          <w:tcPr>
            <w:tcW w:w="1418" w:type="dxa"/>
          </w:tcPr>
          <w:p w14:paraId="1059DF73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62DDEDD5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76F9E0EA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6B36575C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71A45E69" w14:textId="77777777" w:rsidTr="007A39EB">
        <w:trPr>
          <w:jc w:val="center"/>
        </w:trPr>
        <w:tc>
          <w:tcPr>
            <w:tcW w:w="1418" w:type="dxa"/>
          </w:tcPr>
          <w:p w14:paraId="1D9359D0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38E93F5A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673041C6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41584037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  <w:tr w:rsidR="00AC7E15" w:rsidRPr="00CA7452" w14:paraId="2F80DA55" w14:textId="77777777" w:rsidTr="007A39EB">
        <w:trPr>
          <w:jc w:val="center"/>
        </w:trPr>
        <w:tc>
          <w:tcPr>
            <w:tcW w:w="1418" w:type="dxa"/>
          </w:tcPr>
          <w:p w14:paraId="49C6D994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1418" w:type="dxa"/>
          </w:tcPr>
          <w:p w14:paraId="6C95F148" w14:textId="77777777" w:rsidR="00AC7E15" w:rsidRPr="00CA7452" w:rsidRDefault="00AC7E15" w:rsidP="007A39EB">
            <w:pPr>
              <w:pStyle w:val="Historique"/>
              <w:rPr>
                <w:rFonts w:cs="Arial"/>
              </w:rPr>
            </w:pPr>
          </w:p>
        </w:tc>
        <w:tc>
          <w:tcPr>
            <w:tcW w:w="4820" w:type="dxa"/>
          </w:tcPr>
          <w:p w14:paraId="4F565449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  <w:tc>
          <w:tcPr>
            <w:tcW w:w="1843" w:type="dxa"/>
          </w:tcPr>
          <w:p w14:paraId="3DEC5B8C" w14:textId="77777777" w:rsidR="00AC7E15" w:rsidRPr="00CA7452" w:rsidRDefault="00AC7E15" w:rsidP="007A39EB">
            <w:pPr>
              <w:pStyle w:val="Historique"/>
              <w:jc w:val="left"/>
              <w:rPr>
                <w:rFonts w:cs="Arial"/>
              </w:rPr>
            </w:pPr>
          </w:p>
        </w:tc>
      </w:tr>
    </w:tbl>
    <w:p w14:paraId="7D44CBDD" w14:textId="77777777" w:rsidR="00AC7E15" w:rsidRPr="00CA7452" w:rsidRDefault="00AC7E15" w:rsidP="00AC7E15">
      <w:pPr>
        <w:pBdr>
          <w:bottom w:val="single" w:sz="4" w:space="1" w:color="auto"/>
        </w:pBdr>
        <w:rPr>
          <w:rFonts w:ascii="Arial" w:hAnsi="Arial" w:cs="Arial"/>
          <w:sz w:val="28"/>
          <w:szCs w:val="28"/>
        </w:rPr>
        <w:sectPr w:rsidR="00AC7E15" w:rsidRPr="00CA7452" w:rsidSect="00222FE8">
          <w:pgSz w:w="11906" w:h="16838" w:code="9"/>
          <w:pgMar w:top="1418" w:right="737" w:bottom="1418" w:left="1418" w:header="567" w:footer="567" w:gutter="0"/>
          <w:cols w:space="708"/>
          <w:titlePg/>
          <w:docGrid w:linePitch="360"/>
        </w:sectPr>
      </w:pPr>
    </w:p>
    <w:p w14:paraId="534DC715" w14:textId="77777777" w:rsidR="008A1DD8" w:rsidRPr="00CA7452" w:rsidRDefault="008A1DD8" w:rsidP="00CE61F1">
      <w:pPr>
        <w:pBdr>
          <w:bottom w:val="single" w:sz="4" w:space="1" w:color="auto"/>
        </w:pBdr>
        <w:spacing w:before="1800" w:after="800"/>
        <w:jc w:val="center"/>
        <w:rPr>
          <w:rFonts w:ascii="Arial" w:hAnsi="Arial" w:cs="Arial"/>
          <w:b/>
          <w:i/>
          <w:sz w:val="28"/>
          <w:szCs w:val="28"/>
        </w:rPr>
      </w:pPr>
      <w:r w:rsidRPr="00CA7452">
        <w:rPr>
          <w:rFonts w:ascii="Arial" w:hAnsi="Arial" w:cs="Arial"/>
          <w:b/>
          <w:i/>
          <w:sz w:val="28"/>
          <w:szCs w:val="28"/>
        </w:rPr>
        <w:lastRenderedPageBreak/>
        <w:t>Sommaire</w:t>
      </w:r>
    </w:p>
    <w:p w14:paraId="221CB62B" w14:textId="66457761" w:rsidR="00607DB2" w:rsidRDefault="008A1DD8">
      <w:pPr>
        <w:pStyle w:val="TM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r w:rsidRPr="00CA7452">
        <w:rPr>
          <w:rFonts w:cs="Arial"/>
          <w:szCs w:val="24"/>
        </w:rPr>
        <w:fldChar w:fldCharType="begin"/>
      </w:r>
      <w:r w:rsidRPr="00CA7452">
        <w:rPr>
          <w:rFonts w:cs="Arial"/>
          <w:szCs w:val="24"/>
        </w:rPr>
        <w:instrText xml:space="preserve"> TOC \o "1-5" </w:instrText>
      </w:r>
      <w:r w:rsidRPr="00CA7452">
        <w:rPr>
          <w:rFonts w:cs="Arial"/>
          <w:szCs w:val="24"/>
        </w:rPr>
        <w:fldChar w:fldCharType="separate"/>
      </w:r>
      <w:r w:rsidR="00607DB2">
        <w:t>1 DPGF</w:t>
      </w:r>
      <w:r w:rsidR="00607DB2">
        <w:tab/>
      </w:r>
      <w:r w:rsidR="00607DB2">
        <w:fldChar w:fldCharType="begin"/>
      </w:r>
      <w:r w:rsidR="00607DB2">
        <w:instrText xml:space="preserve"> PAGEREF _Toc235538979 \h </w:instrText>
      </w:r>
      <w:r w:rsidR="00607DB2">
        <w:fldChar w:fldCharType="separate"/>
      </w:r>
      <w:r w:rsidR="00607DB2">
        <w:t>5</w:t>
      </w:r>
      <w:r w:rsidR="00607DB2">
        <w:fldChar w:fldCharType="end"/>
      </w:r>
    </w:p>
    <w:p w14:paraId="1F820FB6" w14:textId="4285524F" w:rsidR="008A1DD8" w:rsidRPr="00CA7452" w:rsidRDefault="008A1DD8" w:rsidP="008A1DD8">
      <w:pPr>
        <w:rPr>
          <w:rFonts w:ascii="Arial" w:hAnsi="Arial" w:cs="Arial"/>
          <w:szCs w:val="24"/>
        </w:rPr>
      </w:pPr>
      <w:r w:rsidRPr="00CA7452">
        <w:rPr>
          <w:rFonts w:ascii="Arial" w:hAnsi="Arial" w:cs="Arial"/>
          <w:szCs w:val="24"/>
        </w:rPr>
        <w:fldChar w:fldCharType="end"/>
      </w:r>
    </w:p>
    <w:p w14:paraId="18B8C2C3" w14:textId="77777777" w:rsidR="008F32E5" w:rsidRPr="00E82032" w:rsidRDefault="008F32E5" w:rsidP="008F32E5">
      <w:pPr>
        <w:pStyle w:val="Titre1"/>
        <w:numPr>
          <w:ilvl w:val="0"/>
          <w:numId w:val="19"/>
        </w:numPr>
      </w:pPr>
      <w:bookmarkStart w:id="0" w:name="DebutDuDocument"/>
      <w:bookmarkStart w:id="1" w:name="_Toc1045075"/>
      <w:bookmarkStart w:id="2" w:name="_Toc235538979"/>
      <w:bookmarkEnd w:id="0"/>
      <w:r w:rsidRPr="00E82032">
        <w:lastRenderedPageBreak/>
        <w:t>DPGF</w:t>
      </w:r>
      <w:bookmarkEnd w:id="1"/>
      <w:bookmarkEnd w:id="2"/>
    </w:p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6"/>
        <w:gridCol w:w="720"/>
        <w:gridCol w:w="540"/>
        <w:gridCol w:w="2160"/>
        <w:gridCol w:w="2177"/>
      </w:tblGrid>
      <w:tr w:rsidR="008F32E5" w:rsidRPr="00E82032" w14:paraId="3C002930" w14:textId="77777777" w:rsidTr="006B10DF">
        <w:trPr>
          <w:trHeight w:val="227"/>
        </w:trPr>
        <w:tc>
          <w:tcPr>
            <w:tcW w:w="4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147CDF" w14:textId="77777777" w:rsidR="008F32E5" w:rsidRPr="00110E85" w:rsidRDefault="008F32E5" w:rsidP="00CB7B8D">
            <w:pPr>
              <w:jc w:val="center"/>
              <w:rPr>
                <w:b/>
                <w:bCs/>
                <w:sz w:val="24"/>
                <w:szCs w:val="24"/>
              </w:rPr>
            </w:pPr>
            <w:r w:rsidRPr="00110E85">
              <w:rPr>
                <w:b/>
                <w:bCs/>
                <w:sz w:val="24"/>
                <w:szCs w:val="24"/>
              </w:rPr>
              <w:t>Désignation des Travaux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073C2C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>U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9C3090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>Q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FFE737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 xml:space="preserve">Prix </w:t>
            </w:r>
          </w:p>
          <w:p w14:paraId="32562031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>unitaire</w:t>
            </w:r>
          </w:p>
        </w:tc>
        <w:tc>
          <w:tcPr>
            <w:tcW w:w="21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1DD144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>Prix</w:t>
            </w:r>
          </w:p>
          <w:p w14:paraId="6BF1F2E5" w14:textId="77777777" w:rsidR="008F32E5" w:rsidRPr="00110E85" w:rsidRDefault="008F32E5" w:rsidP="00CB7B8D">
            <w:pPr>
              <w:jc w:val="center"/>
              <w:rPr>
                <w:b/>
                <w:bCs/>
                <w:sz w:val="20"/>
              </w:rPr>
            </w:pPr>
            <w:r w:rsidRPr="00110E85">
              <w:rPr>
                <w:b/>
                <w:bCs/>
                <w:sz w:val="20"/>
              </w:rPr>
              <w:t>Total</w:t>
            </w:r>
          </w:p>
        </w:tc>
      </w:tr>
      <w:tr w:rsidR="004F0FB2" w:rsidRPr="00E82032" w14:paraId="5B003ED4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90010CC" w14:textId="4E121F97" w:rsidR="004F0FB2" w:rsidRPr="004F0FB2" w:rsidRDefault="004F0FB2" w:rsidP="004F0FB2">
            <w:pPr>
              <w:pStyle w:val="Corpsdetexte"/>
              <w:jc w:val="center"/>
              <w:rPr>
                <w:b/>
                <w:bCs/>
                <w:sz w:val="24"/>
                <w:szCs w:val="24"/>
              </w:rPr>
            </w:pPr>
            <w:r w:rsidRPr="004F0FB2">
              <w:rPr>
                <w:b/>
                <w:bCs/>
                <w:sz w:val="24"/>
                <w:szCs w:val="24"/>
              </w:rPr>
              <w:t>Phase 1</w:t>
            </w:r>
            <w:r w:rsidR="002C2D88">
              <w:rPr>
                <w:b/>
                <w:bCs/>
                <w:sz w:val="24"/>
                <w:szCs w:val="24"/>
              </w:rPr>
              <w:t xml:space="preserve"> : </w:t>
            </w:r>
            <w:r w:rsidR="002C2D88" w:rsidRPr="002C2D88">
              <w:rPr>
                <w:b/>
                <w:bCs/>
                <w:sz w:val="24"/>
                <w:szCs w:val="24"/>
              </w:rPr>
              <w:t>Préparation, études et calendrier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2911D62" w14:textId="77777777" w:rsidR="004F0FB2" w:rsidRPr="006B10DF" w:rsidRDefault="004F0FB2" w:rsidP="00CB7B8D">
            <w:pPr>
              <w:jc w:val="center"/>
              <w:rPr>
                <w:rFonts w:ascii="Times New Roman" w:hAnsi="Times New Roman"/>
                <w:sz w:val="20"/>
                <w:highlight w:val="darkBlue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1420DFB8" w14:textId="77777777" w:rsidR="004F0FB2" w:rsidRPr="006B10DF" w:rsidRDefault="004F0FB2" w:rsidP="00CB7B8D">
            <w:pPr>
              <w:jc w:val="center"/>
              <w:rPr>
                <w:sz w:val="20"/>
                <w:highlight w:val="darkBlue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4C334247" w14:textId="77777777" w:rsidR="004F0FB2" w:rsidRPr="006B10DF" w:rsidRDefault="004F0FB2" w:rsidP="00CB7B8D">
            <w:pPr>
              <w:rPr>
                <w:sz w:val="20"/>
                <w:highlight w:val="darkBlue"/>
              </w:rPr>
            </w:pPr>
          </w:p>
        </w:tc>
        <w:tc>
          <w:tcPr>
            <w:tcW w:w="21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6582839E" w14:textId="77777777" w:rsidR="004F0FB2" w:rsidRPr="006B10DF" w:rsidRDefault="004F0FB2" w:rsidP="00CB7B8D">
            <w:pPr>
              <w:rPr>
                <w:sz w:val="20"/>
                <w:highlight w:val="darkBlue"/>
              </w:rPr>
            </w:pPr>
          </w:p>
        </w:tc>
      </w:tr>
      <w:tr w:rsidR="004E07E7" w:rsidRPr="00E82032" w14:paraId="417A1FFC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D38E2C9" w14:textId="2D06BEBB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Études d'exécution, plans PAC, notes de calcul et POC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A613CBF" w14:textId="4AE21384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F642B73" w14:textId="5E137E73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0E3C03C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C526F06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40CBC11C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564422B" w14:textId="61165BE2" w:rsidR="004E07E7" w:rsidRPr="00755D02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 xml:space="preserve">Sous-total phase 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24B1F19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6F4D3C1" w14:textId="77777777" w:rsidR="004E07E7" w:rsidRPr="00110E85" w:rsidRDefault="004E07E7" w:rsidP="004E07E7">
            <w:pPr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96C6C82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F8B5F17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2F0E7556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8AB1F1B" w14:textId="3F64889B" w:rsidR="004E07E7" w:rsidRPr="009D581C" w:rsidRDefault="004E07E7" w:rsidP="004E07E7">
            <w:pPr>
              <w:pStyle w:val="Corpsdetexte"/>
              <w:jc w:val="center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>Phase 2</w:t>
            </w:r>
            <w:r>
              <w:rPr>
                <w:b/>
                <w:bCs/>
                <w:sz w:val="24"/>
                <w:szCs w:val="24"/>
              </w:rPr>
              <w:t xml:space="preserve"> : </w:t>
            </w:r>
            <w:r w:rsidRPr="004E07E7">
              <w:rPr>
                <w:b/>
                <w:bCs/>
                <w:sz w:val="24"/>
                <w:szCs w:val="24"/>
              </w:rPr>
              <w:t>Travaux de dépose et valorisation des déchets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37D53097" w14:textId="77777777" w:rsidR="004E07E7" w:rsidRPr="006B10DF" w:rsidRDefault="004E07E7" w:rsidP="004E07E7">
            <w:pPr>
              <w:jc w:val="center"/>
              <w:rPr>
                <w:rFonts w:ascii="Times New Roman" w:hAnsi="Times New Roman"/>
                <w:sz w:val="20"/>
                <w:highlight w:val="darkBlue"/>
              </w:rPr>
            </w:pP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8B5EC46" w14:textId="77777777" w:rsidR="004E07E7" w:rsidRPr="006B10DF" w:rsidRDefault="004E07E7" w:rsidP="004E07E7">
            <w:pPr>
              <w:jc w:val="center"/>
              <w:rPr>
                <w:rFonts w:ascii="Times New Roman" w:hAnsi="Times New Roman"/>
                <w:sz w:val="20"/>
                <w:highlight w:val="darkBlue"/>
              </w:rPr>
            </w:pP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4635DD9F" w14:textId="77777777" w:rsidR="004E07E7" w:rsidRPr="006B10DF" w:rsidRDefault="004E07E7" w:rsidP="004E07E7">
            <w:pPr>
              <w:rPr>
                <w:rFonts w:ascii="Times New Roman" w:hAnsi="Times New Roman"/>
                <w:sz w:val="20"/>
                <w:highlight w:val="darkBlue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1B83EC57" w14:textId="77777777" w:rsidR="004E07E7" w:rsidRPr="006B10DF" w:rsidRDefault="004E07E7" w:rsidP="004E07E7">
            <w:pPr>
              <w:rPr>
                <w:rFonts w:ascii="Times New Roman" w:hAnsi="Times New Roman"/>
                <w:sz w:val="20"/>
                <w:highlight w:val="darkBlue"/>
              </w:rPr>
            </w:pPr>
          </w:p>
        </w:tc>
      </w:tr>
      <w:tr w:rsidR="004E07E7" w:rsidRPr="00E82032" w14:paraId="0FEFCB25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529CD95" w14:textId="559E3795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Dépose du système existant, réservoirs et câblages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FC08819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831FF0D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11252A5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6F92AE8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71788D1D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7D51069B" w14:textId="0787DD1C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Recyclage, destruction certifiée et traitement des matériels déposés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877630B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71F64DB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A6CE073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DEB9324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5103894A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B637746" w14:textId="0ECE0A53" w:rsidR="004E07E7" w:rsidRPr="009D581C" w:rsidRDefault="004E07E7" w:rsidP="004E07E7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>Sous-total phase 2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1E39AA8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3B12441" w14:textId="77777777" w:rsidR="004E07E7" w:rsidRPr="00110E85" w:rsidRDefault="004E07E7" w:rsidP="004E07E7">
            <w:pPr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DC8A9F3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62CD567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19BE48C7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131924E" w14:textId="12B31CFC" w:rsidR="004E07E7" w:rsidRPr="009D581C" w:rsidRDefault="004E07E7" w:rsidP="004E07E7">
            <w:pPr>
              <w:pStyle w:val="Corpsdetexte"/>
              <w:jc w:val="center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>Phase 3</w:t>
            </w:r>
            <w:r w:rsidR="00497CD5">
              <w:rPr>
                <w:b/>
                <w:bCs/>
                <w:sz w:val="24"/>
                <w:szCs w:val="24"/>
              </w:rPr>
              <w:t xml:space="preserve"> : </w:t>
            </w:r>
            <w:r w:rsidR="00497CD5" w:rsidRPr="00497CD5">
              <w:rPr>
                <w:b/>
                <w:bCs/>
                <w:sz w:val="24"/>
                <w:szCs w:val="24"/>
              </w:rPr>
              <w:t>Installation du SSI et mise en service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5C67BAD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2A835E50" w14:textId="77777777" w:rsidR="004E07E7" w:rsidRPr="00110E85" w:rsidRDefault="004E07E7" w:rsidP="004E07E7">
            <w:pPr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CC5DAF6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1D6DD62D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214D9071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8CA84DA" w14:textId="5C8329A3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Fourniture, installation et mise en service du tableau de sécurité incendie (ECS/AES)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4C5767A7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0303DF2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5C5434E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BB3F1BC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7A36D11A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7AAFC0B" w14:textId="658C03A5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Fourniture, installation et mise en service de la détection incendie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594064B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AC22BFD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61E39FD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0A377C6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09D36D08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400BB0C" w14:textId="39A5A41C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Fourniture, installation et mise en service des satellites de détection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4B1484B7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D3433A6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6AE58FA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998110F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57EB1553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F0A73B2" w14:textId="66F5C1E8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Réalisation et raccordement des asservissements de mise en sécurité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F053873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65363E1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82B68E1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4637E24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040647DF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8F1580B" w14:textId="221CA564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Câblage des installations, cheminements et calfeutrements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DCB9150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5927271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E3D44B8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F8247B9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5BC38405" w14:textId="77777777" w:rsidTr="00CB7B8D">
        <w:trPr>
          <w:trHeight w:val="227"/>
        </w:trPr>
        <w:tc>
          <w:tcPr>
            <w:tcW w:w="42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0C83F94" w14:textId="0CAFC612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Raccordement du SSI vers la supervision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D3BCE23" w14:textId="77777777" w:rsidR="004E07E7" w:rsidRPr="00110E85" w:rsidRDefault="004E07E7" w:rsidP="004E07E7">
            <w:pPr>
              <w:pStyle w:val="Historique"/>
              <w:spacing w:before="0"/>
              <w:rPr>
                <w:rFonts w:ascii="Times New Roman" w:hAnsi="Times New Roman"/>
                <w:noProof w:val="0"/>
              </w:rPr>
            </w:pPr>
            <w:r w:rsidRPr="00110E85">
              <w:rPr>
                <w:rFonts w:ascii="Times New Roman" w:hAnsi="Times New Roman"/>
                <w:noProof w:val="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A5FBF20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634011F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41BDB94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1603D75C" w14:textId="77777777" w:rsidTr="00CB7B8D">
        <w:trPr>
          <w:trHeight w:val="227"/>
        </w:trPr>
        <w:tc>
          <w:tcPr>
            <w:tcW w:w="42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6ACAA0D" w14:textId="1C9B8F19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Identifications et signalétiques diverses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904A6B0" w14:textId="77777777" w:rsidR="004E07E7" w:rsidRPr="00110E85" w:rsidRDefault="004E07E7" w:rsidP="004E07E7">
            <w:pPr>
              <w:pStyle w:val="Historique"/>
              <w:spacing w:before="0"/>
              <w:rPr>
                <w:rFonts w:ascii="Times New Roman" w:hAnsi="Times New Roman"/>
                <w:noProof w:val="0"/>
              </w:rPr>
            </w:pPr>
            <w:r w:rsidRPr="00110E85">
              <w:rPr>
                <w:rFonts w:ascii="Times New Roman" w:hAnsi="Times New Roman"/>
                <w:noProof w:val="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27B926B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9ACDC99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797CF97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7E413769" w14:textId="77777777" w:rsidTr="00497CD5">
        <w:trPr>
          <w:trHeight w:val="227"/>
        </w:trPr>
        <w:tc>
          <w:tcPr>
            <w:tcW w:w="42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C698F82" w14:textId="7E9CDE1F" w:rsidR="004E07E7" w:rsidRPr="00110E85" w:rsidRDefault="004E07E7" w:rsidP="004E07E7">
            <w:pPr>
              <w:pStyle w:val="Corpsdetexte"/>
              <w:rPr>
                <w:sz w:val="24"/>
                <w:szCs w:val="24"/>
              </w:rPr>
            </w:pPr>
            <w:r w:rsidRPr="004E07E7">
              <w:rPr>
                <w:sz w:val="24"/>
                <w:szCs w:val="24"/>
              </w:rPr>
              <w:t>Essais, contrôle et mise en service (délivrance registre AP-MIS)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68B332B5" w14:textId="77777777" w:rsidR="004E07E7" w:rsidRPr="00110E85" w:rsidRDefault="004E07E7" w:rsidP="004E07E7">
            <w:pPr>
              <w:jc w:val="center"/>
              <w:rPr>
                <w:rFonts w:ascii="Times New Roman" w:hAnsi="Times New Roman"/>
                <w:sz w:val="20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DAD4AB5" w14:textId="77777777" w:rsidR="004E07E7" w:rsidRPr="00110E85" w:rsidRDefault="004E07E7" w:rsidP="004E07E7">
            <w:pPr>
              <w:jc w:val="center"/>
              <w:rPr>
                <w:sz w:val="20"/>
              </w:rPr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C17CC62" w14:textId="77777777" w:rsidR="004E07E7" w:rsidRPr="00110E85" w:rsidRDefault="004E07E7" w:rsidP="004E07E7">
            <w:pPr>
              <w:rPr>
                <w:sz w:val="20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808A224" w14:textId="77777777" w:rsidR="004E07E7" w:rsidRPr="00110E85" w:rsidRDefault="004E07E7" w:rsidP="004E07E7">
            <w:pPr>
              <w:rPr>
                <w:sz w:val="20"/>
              </w:rPr>
            </w:pPr>
          </w:p>
        </w:tc>
      </w:tr>
      <w:tr w:rsidR="004E07E7" w:rsidRPr="00E82032" w14:paraId="786BA02F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F2D7412" w14:textId="7551996A" w:rsidR="004E07E7" w:rsidRPr="009D581C" w:rsidRDefault="004E07E7" w:rsidP="004E07E7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>Sous-total phase 3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DCA8BE3" w14:textId="77777777" w:rsidR="004E07E7" w:rsidRPr="00110E85" w:rsidRDefault="004E07E7" w:rsidP="004E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E6569E4" w14:textId="77777777" w:rsidR="004E07E7" w:rsidRPr="00E82032" w:rsidRDefault="004E07E7" w:rsidP="004E07E7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39C3548" w14:textId="77777777" w:rsidR="004E07E7" w:rsidRPr="00E82032" w:rsidRDefault="004E07E7" w:rsidP="004E07E7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AB4E2C0" w14:textId="77777777" w:rsidR="004E07E7" w:rsidRPr="00E82032" w:rsidRDefault="004E07E7" w:rsidP="004E07E7"/>
        </w:tc>
      </w:tr>
      <w:tr w:rsidR="00497CD5" w:rsidRPr="00E82032" w14:paraId="1B29F4F7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6E76DBAA" w14:textId="597D0BDE" w:rsidR="00497CD5" w:rsidRPr="009D581C" w:rsidRDefault="00497CD5" w:rsidP="004E07E7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 xml:space="preserve">Phase </w:t>
            </w:r>
            <w:r>
              <w:rPr>
                <w:b/>
                <w:bCs/>
                <w:sz w:val="24"/>
                <w:szCs w:val="24"/>
              </w:rPr>
              <w:t>4 : Formation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60D5F687" w14:textId="77777777" w:rsidR="00497CD5" w:rsidRPr="00110E85" w:rsidRDefault="00497CD5" w:rsidP="004E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B5F76EF" w14:textId="77777777" w:rsidR="00497CD5" w:rsidRPr="00E82032" w:rsidRDefault="00497CD5" w:rsidP="004E07E7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686252CA" w14:textId="77777777" w:rsidR="00497CD5" w:rsidRPr="00E82032" w:rsidRDefault="00497CD5" w:rsidP="004E07E7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1F0EF06B" w14:textId="77777777" w:rsidR="00497CD5" w:rsidRPr="00E82032" w:rsidRDefault="00497CD5" w:rsidP="004E07E7"/>
        </w:tc>
      </w:tr>
      <w:tr w:rsidR="00497CD5" w:rsidRPr="00E82032" w14:paraId="6DB94EB3" w14:textId="77777777" w:rsidTr="00497CD5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6382BEB3" w14:textId="5AFE45D5" w:rsidR="00497CD5" w:rsidRPr="009D581C" w:rsidRDefault="00497CD5" w:rsidP="00497CD5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497CD5">
              <w:rPr>
                <w:sz w:val="24"/>
                <w:szCs w:val="24"/>
              </w:rPr>
              <w:t>Formation technique et d'exploitation sur site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9DAB5DD" w14:textId="25910A1A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67FBB26" w14:textId="483D5A3E" w:rsidR="00497CD5" w:rsidRPr="00E82032" w:rsidRDefault="00497CD5" w:rsidP="00497CD5">
            <w:pPr>
              <w:jc w:val="center"/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D3B6ECE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C16B20C" w14:textId="77777777" w:rsidR="00497CD5" w:rsidRPr="00E82032" w:rsidRDefault="00497CD5" w:rsidP="00497CD5"/>
        </w:tc>
      </w:tr>
      <w:tr w:rsidR="00497CD5" w:rsidRPr="00E82032" w14:paraId="3198A86F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58908D2" w14:textId="0328E57C" w:rsidR="00497CD5" w:rsidRPr="009D581C" w:rsidRDefault="00497CD5" w:rsidP="00497CD5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 xml:space="preserve">Sous-total phase 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65242D17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7E2AC2A" w14:textId="77777777" w:rsidR="00497CD5" w:rsidRPr="00E82032" w:rsidRDefault="00497CD5" w:rsidP="00497CD5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DF394D0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4A0A2F6" w14:textId="77777777" w:rsidR="00497CD5" w:rsidRPr="00E82032" w:rsidRDefault="00497CD5" w:rsidP="00497CD5"/>
        </w:tc>
      </w:tr>
      <w:tr w:rsidR="006B10DF" w:rsidRPr="00E82032" w14:paraId="35BDDA6C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273CCEFB" w14:textId="77777777" w:rsidR="006B10DF" w:rsidRPr="009D581C" w:rsidRDefault="006B10DF" w:rsidP="00497CD5">
            <w:pPr>
              <w:pStyle w:val="Corpsdetex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62DD363E" w14:textId="77777777" w:rsidR="006B10DF" w:rsidRPr="00110E85" w:rsidRDefault="006B10DF" w:rsidP="00497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5B76D82A" w14:textId="77777777" w:rsidR="006B10DF" w:rsidRPr="00E82032" w:rsidRDefault="006B10DF" w:rsidP="00497CD5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794FB5D2" w14:textId="77777777" w:rsidR="006B10DF" w:rsidRPr="00E82032" w:rsidRDefault="006B10DF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01FF2F15" w14:textId="77777777" w:rsidR="006B10DF" w:rsidRPr="00E82032" w:rsidRDefault="006B10DF" w:rsidP="00497CD5"/>
        </w:tc>
      </w:tr>
      <w:tr w:rsidR="00497CD5" w:rsidRPr="00E82032" w14:paraId="02FE8BB6" w14:textId="77777777" w:rsidTr="006B10DF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6B4D208" w14:textId="1ABB6FDD" w:rsidR="00497CD5" w:rsidRPr="009D581C" w:rsidRDefault="00497CD5" w:rsidP="00497CD5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9D581C">
              <w:rPr>
                <w:b/>
                <w:bCs/>
                <w:sz w:val="24"/>
                <w:szCs w:val="24"/>
              </w:rPr>
              <w:t xml:space="preserve">Phase </w:t>
            </w:r>
            <w:r>
              <w:rPr>
                <w:b/>
                <w:bCs/>
                <w:sz w:val="24"/>
                <w:szCs w:val="24"/>
              </w:rPr>
              <w:t xml:space="preserve">5 : </w:t>
            </w:r>
            <w:r w:rsidRPr="00497CD5">
              <w:rPr>
                <w:b/>
                <w:bCs/>
                <w:sz w:val="24"/>
                <w:szCs w:val="24"/>
              </w:rPr>
              <w:t>DOE et lot de rechange</w:t>
            </w:r>
          </w:p>
        </w:tc>
        <w:tc>
          <w:tcPr>
            <w:tcW w:w="7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51EA52B3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2573760B" w14:textId="77777777" w:rsidR="00497CD5" w:rsidRPr="00E82032" w:rsidRDefault="00497CD5" w:rsidP="00497CD5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598455BE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5" w:color="auto" w:fill="auto"/>
            <w:vAlign w:val="bottom"/>
          </w:tcPr>
          <w:p w14:paraId="44DA3A62" w14:textId="77777777" w:rsidR="00497CD5" w:rsidRPr="00E82032" w:rsidRDefault="00497CD5" w:rsidP="00497CD5"/>
        </w:tc>
      </w:tr>
      <w:tr w:rsidR="00497CD5" w:rsidRPr="00E82032" w14:paraId="7FD0CCAA" w14:textId="77777777" w:rsidTr="0043591A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66D15A8F" w14:textId="332C908D" w:rsidR="00497CD5" w:rsidRPr="00497CD5" w:rsidRDefault="00497CD5" w:rsidP="00497CD5">
            <w:pPr>
              <w:pStyle w:val="Corpsdetexte"/>
              <w:rPr>
                <w:sz w:val="24"/>
                <w:szCs w:val="24"/>
              </w:rPr>
            </w:pPr>
            <w:r w:rsidRPr="00497CD5">
              <w:rPr>
                <w:sz w:val="24"/>
                <w:szCs w:val="24"/>
              </w:rPr>
              <w:t>Fourniture du Dossier des Ouvrages Exécutés (DOE) et dossier d'identité SSI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88C03FB" w14:textId="14BC96F6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E817A76" w14:textId="21F814FD" w:rsidR="00497CD5" w:rsidRPr="00E82032" w:rsidRDefault="00497CD5" w:rsidP="00497CD5">
            <w:pPr>
              <w:jc w:val="center"/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8440F9B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76178832" w14:textId="77777777" w:rsidR="00497CD5" w:rsidRPr="00E82032" w:rsidRDefault="00497CD5" w:rsidP="00497CD5"/>
        </w:tc>
      </w:tr>
      <w:tr w:rsidR="00497CD5" w:rsidRPr="00E82032" w14:paraId="4DE06334" w14:textId="77777777" w:rsidTr="0043591A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CEC0B36" w14:textId="0F89DD64" w:rsidR="00497CD5" w:rsidRPr="00497CD5" w:rsidRDefault="00497CD5" w:rsidP="00497CD5">
            <w:pPr>
              <w:pStyle w:val="Corpsdetexte"/>
              <w:rPr>
                <w:sz w:val="24"/>
                <w:szCs w:val="24"/>
              </w:rPr>
            </w:pPr>
            <w:r w:rsidRPr="00497CD5">
              <w:rPr>
                <w:sz w:val="24"/>
                <w:szCs w:val="24"/>
              </w:rPr>
              <w:t>Fourniture et livraison sur site du lot de rechange (spares)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676E106" w14:textId="4549FB89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  <w:r w:rsidRPr="00110E85">
              <w:rPr>
                <w:rFonts w:ascii="Times New Roman" w:hAnsi="Times New Roman"/>
                <w:sz w:val="20"/>
              </w:rPr>
              <w:t>Ens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9A364D1" w14:textId="42439781" w:rsidR="00497CD5" w:rsidRPr="00E82032" w:rsidRDefault="00497CD5" w:rsidP="00497CD5">
            <w:pPr>
              <w:jc w:val="center"/>
            </w:pPr>
            <w:r w:rsidRPr="00110E85">
              <w:rPr>
                <w:sz w:val="20"/>
              </w:rPr>
              <w:t>1</w:t>
            </w:r>
          </w:p>
        </w:tc>
        <w:tc>
          <w:tcPr>
            <w:tcW w:w="21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4C5F8443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761CC1F" w14:textId="77777777" w:rsidR="00497CD5" w:rsidRPr="00E82032" w:rsidRDefault="00497CD5" w:rsidP="00497CD5"/>
        </w:tc>
      </w:tr>
      <w:tr w:rsidR="00497CD5" w:rsidRPr="00E82032" w14:paraId="0E51FD25" w14:textId="77777777" w:rsidTr="00CB7B8D">
        <w:trPr>
          <w:trHeight w:val="227"/>
        </w:trPr>
        <w:tc>
          <w:tcPr>
            <w:tcW w:w="42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02F9419" w14:textId="7E2B0CAB" w:rsidR="00497CD5" w:rsidRPr="00497CD5" w:rsidRDefault="00497CD5" w:rsidP="00497CD5">
            <w:pPr>
              <w:pStyle w:val="Corpsdetexte"/>
              <w:rPr>
                <w:b/>
                <w:bCs/>
                <w:sz w:val="24"/>
                <w:szCs w:val="24"/>
              </w:rPr>
            </w:pPr>
            <w:r w:rsidRPr="00497CD5">
              <w:rPr>
                <w:b/>
                <w:bCs/>
                <w:sz w:val="24"/>
                <w:szCs w:val="24"/>
              </w:rPr>
              <w:t>Sous-total Phase 5</w:t>
            </w: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C51391B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308993A" w14:textId="77777777" w:rsidR="00497CD5" w:rsidRPr="00E82032" w:rsidRDefault="00497CD5" w:rsidP="00497CD5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BEB066E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262AB4A" w14:textId="77777777" w:rsidR="00497CD5" w:rsidRPr="00E82032" w:rsidRDefault="00497CD5" w:rsidP="00497CD5"/>
        </w:tc>
      </w:tr>
      <w:tr w:rsidR="00497CD5" w:rsidRPr="00E82032" w14:paraId="24A9C488" w14:textId="77777777" w:rsidTr="00B65B1F">
        <w:trPr>
          <w:trHeight w:val="965"/>
        </w:trPr>
        <w:tc>
          <w:tcPr>
            <w:tcW w:w="42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3617153" w14:textId="2C34D69B" w:rsidR="00497CD5" w:rsidRPr="00110E85" w:rsidRDefault="00497CD5" w:rsidP="00497CD5">
            <w:pPr>
              <w:pStyle w:val="Corpsdetexte"/>
              <w:rPr>
                <w:sz w:val="24"/>
                <w:szCs w:val="24"/>
              </w:rPr>
            </w:pPr>
            <w:r w:rsidRPr="00110E85">
              <w:rPr>
                <w:sz w:val="24"/>
                <w:szCs w:val="24"/>
              </w:rPr>
              <w:t>Prestations diverses suivant CCTP à préciser </w:t>
            </w:r>
            <w:r>
              <w:rPr>
                <w:sz w:val="24"/>
                <w:szCs w:val="24"/>
              </w:rPr>
              <w:t xml:space="preserve">éventuellement par le candidat </w:t>
            </w:r>
            <w:r w:rsidRPr="00110E85">
              <w:rPr>
                <w:sz w:val="24"/>
                <w:szCs w:val="24"/>
              </w:rPr>
              <w:t>:</w:t>
            </w:r>
          </w:p>
          <w:p w14:paraId="73E454AA" w14:textId="0FF15C9C" w:rsidR="00497CD5" w:rsidRPr="00110E85" w:rsidRDefault="00497CD5" w:rsidP="00497CD5">
            <w:pPr>
              <w:pStyle w:val="Corpsdetexte"/>
              <w:rPr>
                <w:sz w:val="24"/>
                <w:szCs w:val="24"/>
              </w:rPr>
            </w:pPr>
            <w:r w:rsidRPr="00110E85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990E96F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  <w:p w14:paraId="6757FB8C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  <w:p w14:paraId="355A1ADA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  <w:p w14:paraId="5CC4F3BC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  <w:p w14:paraId="0AC76BA3" w14:textId="77777777" w:rsidR="00497CD5" w:rsidRPr="00110E85" w:rsidRDefault="00497CD5" w:rsidP="00497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F78F4C1" w14:textId="77777777" w:rsidR="00497CD5" w:rsidRPr="00E82032" w:rsidRDefault="00497CD5" w:rsidP="00497CD5">
            <w:pPr>
              <w:jc w:val="center"/>
            </w:pPr>
          </w:p>
        </w:tc>
        <w:tc>
          <w:tcPr>
            <w:tcW w:w="21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7E524DDA" w14:textId="77777777" w:rsidR="00497CD5" w:rsidRPr="00E82032" w:rsidRDefault="00497CD5" w:rsidP="00497CD5"/>
        </w:tc>
        <w:tc>
          <w:tcPr>
            <w:tcW w:w="217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68197D0" w14:textId="77777777" w:rsidR="00497CD5" w:rsidRPr="00E82032" w:rsidRDefault="00497CD5" w:rsidP="00497CD5"/>
        </w:tc>
      </w:tr>
      <w:tr w:rsidR="00497CD5" w:rsidRPr="00E82032" w14:paraId="07D51F2B" w14:textId="77777777" w:rsidTr="00CB7B8D">
        <w:trPr>
          <w:trHeight w:val="227"/>
        </w:trPr>
        <w:tc>
          <w:tcPr>
            <w:tcW w:w="762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FE55134" w14:textId="77777777" w:rsidR="00497CD5" w:rsidRPr="00E82032" w:rsidRDefault="00497CD5" w:rsidP="00497CD5">
            <w:pPr>
              <w:jc w:val="right"/>
              <w:rPr>
                <w:i/>
                <w:iCs/>
                <w:lang w:val="en-GB"/>
              </w:rPr>
            </w:pPr>
            <w:r w:rsidRPr="00E82032">
              <w:rPr>
                <w:b/>
                <w:bCs/>
                <w:i/>
                <w:iCs/>
                <w:lang w:val="en-GB"/>
              </w:rPr>
              <w:t xml:space="preserve">Total H.T </w:t>
            </w:r>
          </w:p>
          <w:p w14:paraId="3B68E96B" w14:textId="299D5205" w:rsidR="00497CD5" w:rsidRPr="00E82032" w:rsidRDefault="00497CD5" w:rsidP="00497CD5">
            <w:pPr>
              <w:jc w:val="right"/>
              <w:rPr>
                <w:lang w:val="en-GB"/>
              </w:rPr>
            </w:pPr>
            <w:r w:rsidRPr="00E82032">
              <w:rPr>
                <w:lang w:val="en-GB"/>
              </w:rPr>
              <w:t xml:space="preserve">T.V.A </w:t>
            </w:r>
            <w:r>
              <w:rPr>
                <w:lang w:val="en-GB"/>
              </w:rPr>
              <w:t xml:space="preserve"> 20</w:t>
            </w:r>
            <w:r w:rsidRPr="00E82032">
              <w:rPr>
                <w:lang w:val="en-GB"/>
              </w:rPr>
              <w:t>%</w:t>
            </w:r>
          </w:p>
          <w:p w14:paraId="42CF8A2F" w14:textId="77777777" w:rsidR="00497CD5" w:rsidRPr="00E82032" w:rsidRDefault="00497CD5" w:rsidP="00497CD5">
            <w:pPr>
              <w:jc w:val="right"/>
              <w:rPr>
                <w:b/>
                <w:bCs/>
                <w:i/>
                <w:iCs/>
              </w:rPr>
            </w:pPr>
            <w:r w:rsidRPr="00E82032">
              <w:t>Total TTC</w:t>
            </w:r>
          </w:p>
        </w:tc>
        <w:tc>
          <w:tcPr>
            <w:tcW w:w="21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EF4FE86" w14:textId="77777777" w:rsidR="00497CD5" w:rsidRPr="00E82032" w:rsidRDefault="00497CD5" w:rsidP="00497CD5"/>
        </w:tc>
      </w:tr>
    </w:tbl>
    <w:p w14:paraId="69504D36" w14:textId="77777777" w:rsidR="008F32E5" w:rsidRPr="00A67AAB" w:rsidRDefault="008F32E5" w:rsidP="00B65B1F">
      <w:pPr>
        <w:pStyle w:val="Corpsdetexte"/>
      </w:pPr>
    </w:p>
    <w:sectPr w:rsidR="008F32E5" w:rsidRPr="00A67AAB" w:rsidSect="00222FE8">
      <w:pgSz w:w="11906" w:h="16838" w:code="9"/>
      <w:pgMar w:top="1418" w:right="737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6912" w14:textId="77777777" w:rsidR="009B5D0D" w:rsidRDefault="009B5D0D">
      <w:r>
        <w:separator/>
      </w:r>
    </w:p>
  </w:endnote>
  <w:endnote w:type="continuationSeparator" w:id="0">
    <w:p w14:paraId="53DD0208" w14:textId="77777777" w:rsidR="009B5D0D" w:rsidRDefault="009B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Franklin Gothic ExtraCon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6836" w14:textId="77777777" w:rsidR="00FF4205" w:rsidRDefault="00FF4205" w:rsidP="00FF4205">
    <w:pPr>
      <w:pStyle w:val="Pieddepage"/>
    </w:pPr>
  </w:p>
  <w:p w14:paraId="1BFD8DED" w14:textId="77777777" w:rsidR="00B7270B" w:rsidRPr="00FF4205" w:rsidRDefault="00B7270B" w:rsidP="00FF420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"/>
      <w:gridCol w:w="1701"/>
      <w:gridCol w:w="5953"/>
      <w:gridCol w:w="1670"/>
    </w:tblGrid>
    <w:tr w:rsidR="00FF4205" w:rsidRPr="00714447" w14:paraId="4DFFDAAC" w14:textId="77777777" w:rsidTr="002F0921">
      <w:trPr>
        <w:cantSplit/>
      </w:trPr>
      <w:tc>
        <w:tcPr>
          <w:tcW w:w="496" w:type="dxa"/>
          <w:tcBorders>
            <w:top w:val="single" w:sz="6" w:space="0" w:color="auto"/>
          </w:tcBorders>
        </w:tcPr>
        <w:p w14:paraId="03733844" w14:textId="77777777" w:rsidR="00FF4205" w:rsidRPr="00714447" w:rsidRDefault="00753B78" w:rsidP="002F0921">
          <w:pPr>
            <w:jc w:val="center"/>
            <w:rPr>
              <w:szCs w:val="18"/>
            </w:rPr>
          </w:pPr>
          <w:r w:rsidRPr="0013519F">
            <w:rPr>
              <w:noProof/>
            </w:rPr>
            <w:drawing>
              <wp:inline distT="0" distB="0" distL="0" distR="0" wp14:anchorId="3EA6D450" wp14:editId="212BE2EC">
                <wp:extent cx="180975" cy="171450"/>
                <wp:effectExtent l="0" t="0" r="0" b="0"/>
                <wp:docPr id="2" name="Image 2" descr="DGAC_DSNA_cmj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DGAC_DSNA_cmj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6" w:space="0" w:color="auto"/>
          </w:tcBorders>
        </w:tcPr>
        <w:p w14:paraId="76423D13" w14:textId="77777777" w:rsidR="00FF4205" w:rsidRPr="00714447" w:rsidRDefault="00FF4205" w:rsidP="002F0921">
          <w:pPr>
            <w:pStyle w:val="Pieddepage"/>
            <w:tabs>
              <w:tab w:val="clear" w:pos="4536"/>
              <w:tab w:val="right" w:pos="10490"/>
            </w:tabs>
            <w:spacing w:before="60"/>
            <w:rPr>
              <w:szCs w:val="18"/>
              <w:lang w:val="en-GB"/>
            </w:rPr>
          </w:pPr>
          <w:r w:rsidRPr="00714447">
            <w:rPr>
              <w:szCs w:val="18"/>
              <w:lang w:val="en-GB"/>
            </w:rPr>
            <w:t>© Copyright DSNA</w:t>
          </w:r>
        </w:p>
      </w:tc>
      <w:tc>
        <w:tcPr>
          <w:tcW w:w="5953" w:type="dxa"/>
          <w:tcBorders>
            <w:top w:val="single" w:sz="4" w:space="0" w:color="auto"/>
          </w:tcBorders>
        </w:tcPr>
        <w:p w14:paraId="662E00D4" w14:textId="3902793E" w:rsidR="00FF4205" w:rsidRPr="00714447" w:rsidRDefault="00FF4205" w:rsidP="002F0921">
          <w:pPr>
            <w:pStyle w:val="Pieddepage"/>
            <w:tabs>
              <w:tab w:val="clear" w:pos="4536"/>
              <w:tab w:val="right" w:pos="10490"/>
            </w:tabs>
            <w:spacing w:before="60"/>
            <w:jc w:val="center"/>
            <w:rPr>
              <w:szCs w:val="18"/>
              <w:lang w:val="en-GB"/>
            </w:rPr>
          </w:pPr>
          <w:r w:rsidRPr="00714447">
            <w:rPr>
              <w:szCs w:val="18"/>
              <w:lang w:val="en-GB"/>
            </w:rPr>
            <w:t xml:space="preserve">Réf. </w:t>
          </w:r>
          <w:r w:rsidRPr="00714447">
            <w:rPr>
              <w:szCs w:val="18"/>
            </w:rPr>
            <w:fldChar w:fldCharType="begin"/>
          </w:r>
          <w:r w:rsidRPr="00714447">
            <w:rPr>
              <w:szCs w:val="18"/>
              <w:lang w:val="en-GB"/>
            </w:rPr>
            <w:instrText xml:space="preserve"> DOCPROPERTY "Référence"  \* MERGEFORMAT </w:instrText>
          </w:r>
          <w:r w:rsidRPr="00714447">
            <w:rPr>
              <w:szCs w:val="18"/>
            </w:rPr>
            <w:fldChar w:fldCharType="separate"/>
          </w:r>
          <w:r w:rsidR="009D581C">
            <w:rPr>
              <w:szCs w:val="18"/>
              <w:lang w:val="en-GB"/>
            </w:rPr>
            <w:t>MPA</w:t>
          </w:r>
          <w:r w:rsidR="00827976">
            <w:rPr>
              <w:szCs w:val="18"/>
              <w:lang w:val="en-GB"/>
            </w:rPr>
            <w:t>-2</w:t>
          </w:r>
          <w:r w:rsidR="00F149AE">
            <w:rPr>
              <w:szCs w:val="18"/>
              <w:lang w:val="en-GB"/>
            </w:rPr>
            <w:t>6</w:t>
          </w:r>
          <w:r w:rsidR="00827976">
            <w:rPr>
              <w:szCs w:val="18"/>
              <w:lang w:val="en-GB"/>
            </w:rPr>
            <w:t>-21149</w:t>
          </w:r>
          <w:r w:rsidRPr="00714447">
            <w:rPr>
              <w:szCs w:val="18"/>
            </w:rPr>
            <w:fldChar w:fldCharType="end"/>
          </w:r>
        </w:p>
      </w:tc>
      <w:tc>
        <w:tcPr>
          <w:tcW w:w="1670" w:type="dxa"/>
          <w:tcBorders>
            <w:top w:val="single" w:sz="4" w:space="0" w:color="auto"/>
          </w:tcBorders>
        </w:tcPr>
        <w:p w14:paraId="0DE2B9D5" w14:textId="77777777" w:rsidR="00FF4205" w:rsidRPr="00714447" w:rsidRDefault="00FF4205" w:rsidP="002F0921">
          <w:pPr>
            <w:pStyle w:val="Pieddepage"/>
            <w:tabs>
              <w:tab w:val="right" w:pos="10490"/>
            </w:tabs>
            <w:spacing w:before="60"/>
            <w:jc w:val="right"/>
            <w:rPr>
              <w:szCs w:val="18"/>
            </w:rPr>
          </w:pPr>
          <w:r w:rsidRPr="00714447">
            <w:rPr>
              <w:szCs w:val="18"/>
            </w:rPr>
            <w:t xml:space="preserve">page </w:t>
          </w:r>
          <w:r w:rsidRPr="00714447">
            <w:rPr>
              <w:szCs w:val="18"/>
            </w:rPr>
            <w:fldChar w:fldCharType="begin"/>
          </w:r>
          <w:r w:rsidRPr="00714447">
            <w:rPr>
              <w:szCs w:val="18"/>
            </w:rPr>
            <w:instrText xml:space="preserve"> PAGE \* ARABIC \* MERGEFORMAT </w:instrText>
          </w:r>
          <w:r w:rsidRPr="00714447">
            <w:rPr>
              <w:szCs w:val="18"/>
            </w:rPr>
            <w:fldChar w:fldCharType="separate"/>
          </w:r>
          <w:r w:rsidR="00957A48">
            <w:rPr>
              <w:noProof/>
              <w:szCs w:val="18"/>
            </w:rPr>
            <w:t>5</w:t>
          </w:r>
          <w:r w:rsidRPr="00714447">
            <w:rPr>
              <w:szCs w:val="18"/>
            </w:rPr>
            <w:fldChar w:fldCharType="end"/>
          </w:r>
          <w:r w:rsidRPr="00714447">
            <w:rPr>
              <w:szCs w:val="18"/>
            </w:rPr>
            <w:t xml:space="preserve"> / </w:t>
          </w:r>
          <w:r w:rsidRPr="00714447">
            <w:rPr>
              <w:szCs w:val="18"/>
            </w:rPr>
            <w:fldChar w:fldCharType="begin"/>
          </w:r>
          <w:r w:rsidRPr="00714447">
            <w:rPr>
              <w:szCs w:val="18"/>
            </w:rPr>
            <w:instrText xml:space="preserve"> NUMPAGES  \* MERGEFORMAT </w:instrText>
          </w:r>
          <w:r w:rsidRPr="00714447">
            <w:rPr>
              <w:szCs w:val="18"/>
            </w:rPr>
            <w:fldChar w:fldCharType="separate"/>
          </w:r>
          <w:r w:rsidR="00957A48">
            <w:rPr>
              <w:noProof/>
              <w:szCs w:val="18"/>
            </w:rPr>
            <w:t>5</w:t>
          </w:r>
          <w:r w:rsidRPr="00714447">
            <w:rPr>
              <w:szCs w:val="18"/>
            </w:rPr>
            <w:fldChar w:fldCharType="end"/>
          </w:r>
        </w:p>
      </w:tc>
    </w:tr>
  </w:tbl>
  <w:p w14:paraId="6B74DE76" w14:textId="77777777" w:rsidR="00FF4205" w:rsidRDefault="00FF4205" w:rsidP="00FF4205">
    <w:pPr>
      <w:pStyle w:val="Pieddepage"/>
    </w:pPr>
  </w:p>
  <w:p w14:paraId="7D8736DF" w14:textId="77777777" w:rsidR="001104DC" w:rsidRPr="00FF4205" w:rsidRDefault="001104DC" w:rsidP="00FF420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EB93" w14:textId="77777777" w:rsidR="00FF4205" w:rsidRDefault="00753B78" w:rsidP="00FF4205">
    <w:pPr>
      <w:pStyle w:val="Pieddepage"/>
    </w:pPr>
    <w:r>
      <w:rPr>
        <w:noProof/>
      </w:rPr>
      <mc:AlternateContent>
        <mc:Choice Requires="wps">
          <w:drawing>
            <wp:anchor distT="0" distB="180340" distL="0" distR="0" simplePos="0" relativeHeight="251661312" behindDoc="1" locked="0" layoutInCell="1" allowOverlap="1" wp14:anchorId="17D75C12" wp14:editId="3BF3E054">
              <wp:simplePos x="0" y="0"/>
              <wp:positionH relativeFrom="page">
                <wp:posOffset>1297940</wp:posOffset>
              </wp:positionH>
              <wp:positionV relativeFrom="page">
                <wp:posOffset>10213340</wp:posOffset>
              </wp:positionV>
              <wp:extent cx="5600700" cy="352425"/>
              <wp:effectExtent l="2540" t="2540" r="6985" b="6985"/>
              <wp:wrapNone/>
              <wp:docPr id="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0" cy="3524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97"/>
                            <w:gridCol w:w="7380"/>
                          </w:tblGrid>
                          <w:tr w:rsidR="000B6C2E" w:rsidRPr="008A743B" w14:paraId="7FE96025" w14:textId="77777777" w:rsidTr="000B0EF0">
                            <w:trPr>
                              <w:trHeight w:val="127"/>
                            </w:trPr>
                            <w:tc>
                              <w:tcPr>
                                <w:tcW w:w="1497" w:type="dxa"/>
                              </w:tcPr>
                              <w:p w14:paraId="22F052CE" w14:textId="77777777" w:rsidR="000B6C2E" w:rsidRPr="008A743B" w:rsidRDefault="000B6C2E" w:rsidP="000B0EF0">
                                <w:pPr>
                                  <w:pStyle w:val="Date"/>
                                </w:pPr>
                                <w:r w:rsidRPr="008A743B">
                                  <w:t>Siège :</w:t>
                                </w:r>
                              </w:p>
                            </w:tc>
                            <w:tc>
                              <w:tcPr>
                                <w:tcW w:w="7380" w:type="dxa"/>
                              </w:tcPr>
                              <w:p w14:paraId="78A57E40" w14:textId="77777777" w:rsidR="000B6C2E" w:rsidRPr="008A743B" w:rsidRDefault="000B6C2E" w:rsidP="000B0EF0">
                                <w:pPr>
                                  <w:pStyle w:val="Date"/>
                                </w:pPr>
                                <w:r w:rsidRPr="008A743B">
                                  <w:t>CS53584 - 1, avenue du Dr Maurice Grynfogel 31035 Toulouse cedex 1 – Tél : +33 (0) 562 14 52 00</w:t>
                                </w:r>
                              </w:p>
                            </w:tc>
                          </w:tr>
                          <w:tr w:rsidR="000B6C2E" w:rsidRPr="008A743B" w14:paraId="025F3FEE" w14:textId="77777777" w:rsidTr="000B0EF0">
                            <w:tc>
                              <w:tcPr>
                                <w:tcW w:w="1497" w:type="dxa"/>
                              </w:tcPr>
                              <w:p w14:paraId="371A783C" w14:textId="6475DB66" w:rsidR="000B6C2E" w:rsidRPr="008A743B" w:rsidRDefault="000B6C2E" w:rsidP="000B0EF0">
                                <w:pPr>
                                  <w:pStyle w:val="Date"/>
                                </w:pPr>
                              </w:p>
                            </w:tc>
                            <w:tc>
                              <w:tcPr>
                                <w:tcW w:w="7380" w:type="dxa"/>
                              </w:tcPr>
                              <w:p w14:paraId="0D8354F7" w14:textId="186EC288" w:rsidR="000B6C2E" w:rsidRPr="008A743B" w:rsidRDefault="000B6C2E" w:rsidP="000B0EF0">
                                <w:pPr>
                                  <w:pStyle w:val="Date"/>
                                </w:pPr>
                              </w:p>
                            </w:tc>
                          </w:tr>
                        </w:tbl>
                        <w:p w14:paraId="1B2449C8" w14:textId="77777777" w:rsidR="000B6C2E" w:rsidRPr="008A743B" w:rsidRDefault="000B6C2E" w:rsidP="000B6C2E">
                          <w:pPr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75C12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31" type="#_x0000_t202" style="position:absolute;margin-left:102.2pt;margin-top:804.2pt;width:441pt;height:27.75pt;z-index:-251655168;visibility:visible;mso-wrap-style:square;mso-width-percent:0;mso-height-percent:0;mso-wrap-distance-left:0;mso-wrap-distance-top:0;mso-wrap-distance-right:0;mso-wrap-distance-bottom:14.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" stroked="f">
              <v:fill opacity="32896f"/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97"/>
                      <w:gridCol w:w="7380"/>
                    </w:tblGrid>
                    <w:tr w:rsidR="000B6C2E" w:rsidRPr="008A743B" w14:paraId="7FE96025" w14:textId="77777777" w:rsidTr="000B0EF0">
                      <w:trPr>
                        <w:trHeight w:val="127"/>
                      </w:trPr>
                      <w:tc>
                        <w:tcPr>
                          <w:tcW w:w="1497" w:type="dxa"/>
                        </w:tcPr>
                        <w:p w14:paraId="22F052CE" w14:textId="77777777" w:rsidR="000B6C2E" w:rsidRPr="008A743B" w:rsidRDefault="000B6C2E" w:rsidP="000B0EF0">
                          <w:pPr>
                            <w:pStyle w:val="Date"/>
                          </w:pPr>
                          <w:r w:rsidRPr="008A743B">
                            <w:t>Siège :</w:t>
                          </w:r>
                        </w:p>
                      </w:tc>
                      <w:tc>
                        <w:tcPr>
                          <w:tcW w:w="7380" w:type="dxa"/>
                        </w:tcPr>
                        <w:p w14:paraId="78A57E40" w14:textId="77777777" w:rsidR="000B6C2E" w:rsidRPr="008A743B" w:rsidRDefault="000B6C2E" w:rsidP="000B0EF0">
                          <w:pPr>
                            <w:pStyle w:val="Date"/>
                          </w:pPr>
                          <w:r w:rsidRPr="008A743B">
                            <w:t>CS53584 - 1, avenue du Dr Maurice Grynfogel 31035 Toulouse cedex 1 – Tél : +33 (0) 562 14 52 00</w:t>
                          </w:r>
                        </w:p>
                      </w:tc>
                    </w:tr>
                    <w:tr w:rsidR="000B6C2E" w:rsidRPr="008A743B" w14:paraId="025F3FEE" w14:textId="77777777" w:rsidTr="000B0EF0">
                      <w:tc>
                        <w:tcPr>
                          <w:tcW w:w="1497" w:type="dxa"/>
                        </w:tcPr>
                        <w:p w14:paraId="371A783C" w14:textId="6475DB66" w:rsidR="000B6C2E" w:rsidRPr="008A743B" w:rsidRDefault="000B6C2E" w:rsidP="000B0EF0">
                          <w:pPr>
                            <w:pStyle w:val="Date"/>
                          </w:pPr>
                        </w:p>
                      </w:tc>
                      <w:tc>
                        <w:tcPr>
                          <w:tcW w:w="7380" w:type="dxa"/>
                        </w:tcPr>
                        <w:p w14:paraId="0D8354F7" w14:textId="186EC288" w:rsidR="000B6C2E" w:rsidRPr="008A743B" w:rsidRDefault="000B6C2E" w:rsidP="000B0EF0">
                          <w:pPr>
                            <w:pStyle w:val="Date"/>
                          </w:pPr>
                        </w:p>
                      </w:tc>
                    </w:tr>
                  </w:tbl>
                  <w:p w14:paraId="1B2449C8" w14:textId="77777777" w:rsidR="000B6C2E" w:rsidRPr="008A743B" w:rsidRDefault="000B6C2E" w:rsidP="000B6C2E">
                    <w:pPr>
                      <w:rPr>
                        <w:rFonts w:ascii="Arial" w:hAnsi="Arial" w:cs="Arial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795021" w14:textId="77777777" w:rsidR="00FF4205" w:rsidRPr="00FC2B48" w:rsidRDefault="00FF4205" w:rsidP="00FF4205">
    <w:pPr>
      <w:pStyle w:val="Pieddepage"/>
      <w:rPr>
        <w:szCs w:val="18"/>
      </w:rPr>
    </w:pPr>
  </w:p>
  <w:p w14:paraId="7303C0C7" w14:textId="77777777" w:rsidR="001104DC" w:rsidRPr="00FF4205" w:rsidRDefault="001104DC" w:rsidP="00FF420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"/>
      <w:gridCol w:w="1701"/>
      <w:gridCol w:w="5953"/>
      <w:gridCol w:w="1670"/>
    </w:tblGrid>
    <w:tr w:rsidR="001104DC" w:rsidRPr="00A12DD8" w14:paraId="65220F06" w14:textId="77777777" w:rsidTr="00F133D4">
      <w:trPr>
        <w:cantSplit/>
      </w:trPr>
      <w:tc>
        <w:tcPr>
          <w:tcW w:w="496" w:type="dxa"/>
          <w:tcBorders>
            <w:top w:val="single" w:sz="6" w:space="0" w:color="auto"/>
          </w:tcBorders>
        </w:tcPr>
        <w:p w14:paraId="49F4A973" w14:textId="77777777" w:rsidR="001104DC" w:rsidRPr="00A12DD8" w:rsidRDefault="00753B78" w:rsidP="00F133D4">
          <w:pPr>
            <w:jc w:val="center"/>
            <w:rPr>
              <w:rFonts w:ascii="Arial" w:hAnsi="Arial" w:cs="Arial"/>
              <w:szCs w:val="18"/>
            </w:rPr>
          </w:pPr>
          <w:r w:rsidRPr="00A12DD8">
            <w:rPr>
              <w:rFonts w:ascii="Arial" w:hAnsi="Arial" w:cs="Arial"/>
              <w:noProof/>
            </w:rPr>
            <w:drawing>
              <wp:inline distT="0" distB="0" distL="0" distR="0" wp14:anchorId="15F1BC6D" wp14:editId="75D66721">
                <wp:extent cx="180975" cy="17145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6" w:space="0" w:color="auto"/>
          </w:tcBorders>
        </w:tcPr>
        <w:p w14:paraId="4A156E2E" w14:textId="77777777" w:rsidR="001104DC" w:rsidRPr="00A12DD8" w:rsidRDefault="001104DC" w:rsidP="003164E9">
          <w:pPr>
            <w:pStyle w:val="Pieddepage"/>
            <w:tabs>
              <w:tab w:val="clear" w:pos="4536"/>
              <w:tab w:val="right" w:pos="10490"/>
            </w:tabs>
            <w:spacing w:before="60"/>
            <w:rPr>
              <w:rFonts w:ascii="Arial" w:hAnsi="Arial" w:cs="Arial"/>
              <w:szCs w:val="18"/>
              <w:lang w:val="en-GB"/>
            </w:rPr>
          </w:pPr>
        </w:p>
      </w:tc>
      <w:tc>
        <w:tcPr>
          <w:tcW w:w="5953" w:type="dxa"/>
          <w:tcBorders>
            <w:top w:val="single" w:sz="4" w:space="0" w:color="auto"/>
          </w:tcBorders>
        </w:tcPr>
        <w:p w14:paraId="3330A68A" w14:textId="6A6DC153" w:rsidR="001104DC" w:rsidRPr="00A12DD8" w:rsidRDefault="00827976" w:rsidP="00F133D4">
          <w:pPr>
            <w:pStyle w:val="Pieddepage"/>
            <w:tabs>
              <w:tab w:val="clear" w:pos="4536"/>
              <w:tab w:val="right" w:pos="10490"/>
            </w:tabs>
            <w:spacing w:before="60"/>
            <w:jc w:val="center"/>
            <w:rPr>
              <w:rFonts w:ascii="Arial" w:hAnsi="Arial" w:cs="Arial"/>
              <w:szCs w:val="18"/>
              <w:lang w:val="en-GB"/>
            </w:rPr>
          </w:pPr>
          <w:r>
            <w:rPr>
              <w:rFonts w:ascii="Arial" w:hAnsi="Arial" w:cs="Arial"/>
              <w:szCs w:val="18"/>
              <w:lang w:val="en-GB"/>
            </w:rPr>
            <w:t>MPA-2</w:t>
          </w:r>
          <w:r w:rsidR="00F149AE">
            <w:rPr>
              <w:rFonts w:ascii="Arial" w:hAnsi="Arial" w:cs="Arial"/>
              <w:szCs w:val="18"/>
              <w:lang w:val="en-GB"/>
            </w:rPr>
            <w:t>6</w:t>
          </w:r>
          <w:r>
            <w:rPr>
              <w:rFonts w:ascii="Arial" w:hAnsi="Arial" w:cs="Arial"/>
              <w:szCs w:val="18"/>
              <w:lang w:val="en-GB"/>
            </w:rPr>
            <w:t>-21149</w:t>
          </w:r>
        </w:p>
      </w:tc>
      <w:tc>
        <w:tcPr>
          <w:tcW w:w="1670" w:type="dxa"/>
          <w:tcBorders>
            <w:top w:val="single" w:sz="4" w:space="0" w:color="auto"/>
          </w:tcBorders>
        </w:tcPr>
        <w:p w14:paraId="6C71CF13" w14:textId="77777777" w:rsidR="001104DC" w:rsidRPr="00A12DD8" w:rsidRDefault="001104DC" w:rsidP="00F133D4">
          <w:pPr>
            <w:pStyle w:val="Pieddepage"/>
            <w:tabs>
              <w:tab w:val="right" w:pos="10490"/>
            </w:tabs>
            <w:spacing w:before="60"/>
            <w:jc w:val="right"/>
            <w:rPr>
              <w:rFonts w:ascii="Arial" w:hAnsi="Arial" w:cs="Arial"/>
              <w:szCs w:val="18"/>
            </w:rPr>
          </w:pPr>
          <w:r w:rsidRPr="00A12DD8">
            <w:rPr>
              <w:rFonts w:ascii="Arial" w:hAnsi="Arial" w:cs="Arial"/>
              <w:szCs w:val="18"/>
            </w:rPr>
            <w:t xml:space="preserve">page </w:t>
          </w:r>
          <w:r w:rsidRPr="00A12DD8">
            <w:rPr>
              <w:rFonts w:ascii="Arial" w:hAnsi="Arial" w:cs="Arial"/>
              <w:szCs w:val="18"/>
            </w:rPr>
            <w:fldChar w:fldCharType="begin"/>
          </w:r>
          <w:r w:rsidRPr="00A12DD8">
            <w:rPr>
              <w:rFonts w:ascii="Arial" w:hAnsi="Arial" w:cs="Arial"/>
              <w:szCs w:val="18"/>
            </w:rPr>
            <w:instrText xml:space="preserve"> PAGE \* ARABIC \* MERGEFORMAT </w:instrText>
          </w:r>
          <w:r w:rsidRPr="00A12DD8">
            <w:rPr>
              <w:rFonts w:ascii="Arial" w:hAnsi="Arial" w:cs="Arial"/>
              <w:szCs w:val="18"/>
            </w:rPr>
            <w:fldChar w:fldCharType="separate"/>
          </w:r>
          <w:r w:rsidR="00957A48">
            <w:rPr>
              <w:rFonts w:ascii="Arial" w:hAnsi="Arial" w:cs="Arial"/>
              <w:noProof/>
              <w:szCs w:val="18"/>
            </w:rPr>
            <w:t>2</w:t>
          </w:r>
          <w:r w:rsidRPr="00A12DD8">
            <w:rPr>
              <w:rFonts w:ascii="Arial" w:hAnsi="Arial" w:cs="Arial"/>
              <w:szCs w:val="18"/>
            </w:rPr>
            <w:fldChar w:fldCharType="end"/>
          </w:r>
          <w:r w:rsidRPr="00A12DD8">
            <w:rPr>
              <w:rFonts w:ascii="Arial" w:hAnsi="Arial" w:cs="Arial"/>
              <w:szCs w:val="18"/>
            </w:rPr>
            <w:t xml:space="preserve"> / </w:t>
          </w:r>
          <w:r w:rsidRPr="00A12DD8">
            <w:rPr>
              <w:rFonts w:ascii="Arial" w:hAnsi="Arial" w:cs="Arial"/>
              <w:szCs w:val="18"/>
            </w:rPr>
            <w:fldChar w:fldCharType="begin"/>
          </w:r>
          <w:r w:rsidRPr="00A12DD8">
            <w:rPr>
              <w:rFonts w:ascii="Arial" w:hAnsi="Arial" w:cs="Arial"/>
              <w:szCs w:val="18"/>
            </w:rPr>
            <w:instrText xml:space="preserve"> NUMPAGES  \* MERGEFORMAT </w:instrText>
          </w:r>
          <w:r w:rsidRPr="00A12DD8">
            <w:rPr>
              <w:rFonts w:ascii="Arial" w:hAnsi="Arial" w:cs="Arial"/>
              <w:szCs w:val="18"/>
            </w:rPr>
            <w:fldChar w:fldCharType="separate"/>
          </w:r>
          <w:r w:rsidR="00957A48">
            <w:rPr>
              <w:rFonts w:ascii="Arial" w:hAnsi="Arial" w:cs="Arial"/>
              <w:noProof/>
              <w:szCs w:val="18"/>
            </w:rPr>
            <w:t>5</w:t>
          </w:r>
          <w:r w:rsidRPr="00A12DD8">
            <w:rPr>
              <w:rFonts w:ascii="Arial" w:hAnsi="Arial" w:cs="Arial"/>
              <w:szCs w:val="18"/>
            </w:rPr>
            <w:fldChar w:fldCharType="end"/>
          </w:r>
        </w:p>
      </w:tc>
    </w:tr>
  </w:tbl>
  <w:p w14:paraId="66A75496" w14:textId="77777777" w:rsidR="001104DC" w:rsidRPr="00A12DD8" w:rsidRDefault="001104DC">
    <w:pPr>
      <w:pStyle w:val="Pieddepage"/>
      <w:rPr>
        <w:rFonts w:ascii="Arial" w:hAnsi="Arial"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2F187" w14:textId="77777777" w:rsidR="009B5D0D" w:rsidRDefault="009B5D0D">
      <w:r>
        <w:separator/>
      </w:r>
    </w:p>
  </w:footnote>
  <w:footnote w:type="continuationSeparator" w:id="0">
    <w:p w14:paraId="267732ED" w14:textId="77777777" w:rsidR="009B5D0D" w:rsidRDefault="009B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A777B" w14:textId="77777777" w:rsidR="00FF4205" w:rsidRDefault="00FF4205" w:rsidP="00FF4205">
    <w:pPr>
      <w:pStyle w:val="En-tte"/>
    </w:pPr>
  </w:p>
  <w:p w14:paraId="1BE66FD2" w14:textId="77777777" w:rsidR="00B7270B" w:rsidRPr="00FF4205" w:rsidRDefault="00B7270B" w:rsidP="00FF420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2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316"/>
      <w:gridCol w:w="1138"/>
      <w:gridCol w:w="4980"/>
      <w:gridCol w:w="1138"/>
      <w:gridCol w:w="1260"/>
    </w:tblGrid>
    <w:tr w:rsidR="00827976" w:rsidRPr="00222FE8" w14:paraId="6F96595B" w14:textId="77777777" w:rsidTr="002F0921">
      <w:trPr>
        <w:cantSplit/>
      </w:trPr>
      <w:tc>
        <w:tcPr>
          <w:tcW w:w="1316" w:type="dxa"/>
          <w:tcBorders>
            <w:top w:val="single" w:sz="4" w:space="0" w:color="auto"/>
            <w:left w:val="single" w:sz="4" w:space="0" w:color="auto"/>
          </w:tcBorders>
        </w:tcPr>
        <w:p w14:paraId="618EF5D7" w14:textId="20B23B68" w:rsidR="00827976" w:rsidRPr="00222FE8" w:rsidRDefault="00827976" w:rsidP="00827976">
          <w:pPr>
            <w:pStyle w:val="En-tte"/>
            <w:tabs>
              <w:tab w:val="clear" w:pos="4536"/>
              <w:tab w:val="clear" w:pos="9072"/>
            </w:tabs>
            <w:spacing w:before="60" w:after="60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"Entité 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DTI/INFRA/INS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</w:tcPr>
        <w:p w14:paraId="447A180A" w14:textId="712AC5AF" w:rsidR="00827976" w:rsidRPr="00222FE8" w:rsidRDefault="00827976" w:rsidP="00827976">
          <w:pPr>
            <w:pStyle w:val="En-tte"/>
            <w:tabs>
              <w:tab w:val="clear" w:pos="4536"/>
            </w:tabs>
            <w:spacing w:before="60" w:after="60"/>
            <w:jc w:val="right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t>Projet</w:t>
          </w:r>
        </w:p>
      </w:tc>
      <w:tc>
        <w:tcPr>
          <w:tcW w:w="4980" w:type="dxa"/>
          <w:tcBorders>
            <w:top w:val="single" w:sz="6" w:space="0" w:color="auto"/>
            <w:left w:val="nil"/>
          </w:tcBorders>
        </w:tcPr>
        <w:p w14:paraId="1AF916CB" w14:textId="32BB137E" w:rsidR="00827976" w:rsidRPr="00222FE8" w:rsidRDefault="00827976" w:rsidP="00827976">
          <w:pPr>
            <w:pStyle w:val="En-tte"/>
            <w:tabs>
              <w:tab w:val="clear" w:pos="4536"/>
            </w:tabs>
            <w:spacing w:before="60" w:after="60"/>
            <w:jc w:val="center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tab/>
          </w:r>
          <w:r w:rsidRPr="00CA7452">
            <w:rPr>
              <w:rFonts w:ascii="Arial" w:hAnsi="Arial" w:cs="Arial"/>
              <w:szCs w:val="18"/>
            </w:rPr>
            <w:tab/>
          </w: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"Projet"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Travaux de rénovation du Système de Sécurité Incendie de la station radar de Quimper/Saint-Goazec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60EC3772" w14:textId="468D7E4A" w:rsidR="00827976" w:rsidRPr="00222FE8" w:rsidRDefault="00827976" w:rsidP="00827976">
          <w:pPr>
            <w:pStyle w:val="En-tte"/>
            <w:spacing w:before="60" w:after="60"/>
            <w:jc w:val="right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t>Version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6117F81D" w14:textId="5EAF7C55" w:rsidR="00827976" w:rsidRPr="00222FE8" w:rsidRDefault="00827976" w:rsidP="00827976">
          <w:pPr>
            <w:pStyle w:val="En-tte"/>
            <w:spacing w:before="60" w:after="60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"Version"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V1R0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</w:tr>
    <w:tr w:rsidR="00827976" w:rsidRPr="00222FE8" w14:paraId="78D8D357" w14:textId="77777777" w:rsidTr="002F0921">
      <w:trPr>
        <w:cantSplit/>
      </w:trPr>
      <w:tc>
        <w:tcPr>
          <w:tcW w:w="131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5EEFCAE" w14:textId="2D50B8E2" w:rsidR="00827976" w:rsidRPr="00222FE8" w:rsidRDefault="00827976" w:rsidP="00827976">
          <w:pPr>
            <w:pStyle w:val="En-tte"/>
            <w:tabs>
              <w:tab w:val="clear" w:pos="4536"/>
            </w:tabs>
            <w:spacing w:before="60" w:after="60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"Typologie de document"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PROCEDURE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noWrap/>
        </w:tcPr>
        <w:p w14:paraId="6C608C87" w14:textId="5CFC5433" w:rsidR="00827976" w:rsidRPr="00222FE8" w:rsidRDefault="00827976" w:rsidP="00827976">
          <w:pPr>
            <w:pStyle w:val="En-tte"/>
            <w:tabs>
              <w:tab w:val="clear" w:pos="4536"/>
            </w:tabs>
            <w:spacing w:before="60" w:after="60"/>
            <w:jc w:val="right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t>Titre</w:t>
          </w:r>
        </w:p>
      </w:tc>
      <w:tc>
        <w:tcPr>
          <w:tcW w:w="4980" w:type="dxa"/>
          <w:tcBorders>
            <w:left w:val="nil"/>
            <w:bottom w:val="single" w:sz="4" w:space="0" w:color="auto"/>
          </w:tcBorders>
        </w:tcPr>
        <w:p w14:paraId="4EFC17D8" w14:textId="73ECC71F" w:rsidR="00827976" w:rsidRPr="00222FE8" w:rsidRDefault="00827976" w:rsidP="00827976">
          <w:pPr>
            <w:pStyle w:val="En-tte"/>
            <w:tabs>
              <w:tab w:val="clear" w:pos="4536"/>
            </w:tabs>
            <w:spacing w:before="60" w:after="60"/>
            <w:jc w:val="center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"MonTitre"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DPGF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382B9C9A" w14:textId="585ADF1F" w:rsidR="00827976" w:rsidRPr="00222FE8" w:rsidRDefault="00827976" w:rsidP="00827976">
          <w:pPr>
            <w:pStyle w:val="En-tte"/>
            <w:spacing w:before="60" w:after="60"/>
            <w:jc w:val="right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t>Du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7C237F55" w14:textId="628976DD" w:rsidR="00827976" w:rsidRPr="00222FE8" w:rsidRDefault="00827976" w:rsidP="00827976">
          <w:pPr>
            <w:pStyle w:val="En-tte"/>
            <w:spacing w:before="60" w:after="60"/>
            <w:rPr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"Date de version"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>
            <w:rPr>
              <w:rFonts w:ascii="Arial" w:hAnsi="Arial" w:cs="Arial"/>
              <w:szCs w:val="18"/>
            </w:rPr>
            <w:t>21/07/2026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</w:tr>
  </w:tbl>
  <w:p w14:paraId="3130AD5D" w14:textId="77777777" w:rsidR="00FF4205" w:rsidRDefault="00FF4205" w:rsidP="00FF4205">
    <w:pPr>
      <w:pStyle w:val="En-tte"/>
    </w:pPr>
  </w:p>
  <w:p w14:paraId="33778CE5" w14:textId="77777777" w:rsidR="001104DC" w:rsidRPr="00FF4205" w:rsidRDefault="001104DC" w:rsidP="00FF420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F026" w14:textId="77777777" w:rsidR="00FF4205" w:rsidRPr="00CA7452" w:rsidRDefault="00753B78" w:rsidP="00FF4205">
    <w:pPr>
      <w:pStyle w:val="En-tte"/>
      <w:rPr>
        <w:rFonts w:ascii="Arial" w:hAnsi="Arial" w:cs="Arial"/>
      </w:rPr>
    </w:pPr>
    <w:r w:rsidRPr="00CA7452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2BAD33C1" wp14:editId="2EA7398C">
          <wp:simplePos x="0" y="0"/>
          <wp:positionH relativeFrom="column">
            <wp:posOffset>-1485900</wp:posOffset>
          </wp:positionH>
          <wp:positionV relativeFrom="paragraph">
            <wp:posOffset>85725</wp:posOffset>
          </wp:positionV>
          <wp:extent cx="7560310" cy="1438275"/>
          <wp:effectExtent l="0" t="0" r="0" b="0"/>
          <wp:wrapNone/>
          <wp:docPr id="8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A7452">
      <w:rPr>
        <w:rFonts w:ascii="Arial" w:hAnsi="Arial" w:cs="Arial"/>
        <w:noProof/>
      </w:rPr>
      <mc:AlternateContent>
        <mc:Choice Requires="wps">
          <w:drawing>
            <wp:anchor distT="0" distB="180340" distL="0" distR="0" simplePos="0" relativeHeight="251655168" behindDoc="0" locked="0" layoutInCell="1" allowOverlap="1" wp14:anchorId="60577FCE" wp14:editId="17CEFAC6">
              <wp:simplePos x="0" y="0"/>
              <wp:positionH relativeFrom="page">
                <wp:align>center</wp:align>
              </wp:positionH>
              <wp:positionV relativeFrom="page">
                <wp:posOffset>1080770</wp:posOffset>
              </wp:positionV>
              <wp:extent cx="5029835" cy="496570"/>
              <wp:effectExtent l="0" t="0" r="0" b="0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835" cy="4965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F5B7B28" w14:textId="77777777" w:rsidR="00FF4205" w:rsidRDefault="00FF4205" w:rsidP="005B424B">
                          <w:pPr>
                            <w:pStyle w:val="m-BlocTitre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77FCE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0;margin-top:85.1pt;width:396.05pt;height:39.1pt;z-index:251655168;visibility:visible;mso-wrap-style:square;mso-width-percent:0;mso-height-percent:0;mso-wrap-distance-left:0;mso-wrap-distance-top:0;mso-wrap-distance-right:0;mso-wrap-distance-bottom:14.2pt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" stroked="f">
              <v:fill opacity="32896f"/>
              <v:textbox inset="0,0,0,0">
                <w:txbxContent>
                  <w:p w14:paraId="1F5B7B28" w14:textId="77777777" w:rsidR="00FF4205" w:rsidRDefault="00FF4205" w:rsidP="005B424B">
                    <w:pPr>
                      <w:pStyle w:val="m-BlocTitre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A7452">
      <w:rPr>
        <w:rFonts w:ascii="Arial" w:hAnsi="Arial" w:cs="Arial"/>
        <w:noProof/>
      </w:rPr>
      <mc:AlternateContent>
        <mc:Choice Requires="wps">
          <w:drawing>
            <wp:anchor distT="0" distB="180340" distL="0" distR="0" simplePos="0" relativeHeight="251657216" behindDoc="0" locked="0" layoutInCell="1" allowOverlap="1" wp14:anchorId="7A7737D9" wp14:editId="4AA66955">
              <wp:simplePos x="0" y="0"/>
              <wp:positionH relativeFrom="page">
                <wp:posOffset>4320540</wp:posOffset>
              </wp:positionH>
              <wp:positionV relativeFrom="page">
                <wp:posOffset>2466340</wp:posOffset>
              </wp:positionV>
              <wp:extent cx="2520315" cy="238125"/>
              <wp:effectExtent l="0" t="0" r="0" b="0"/>
              <wp:wrapNone/>
              <wp:docPr id="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315" cy="2381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52B584C" w14:textId="77777777" w:rsidR="00FF4205" w:rsidRPr="00967462" w:rsidRDefault="00FF4205" w:rsidP="00967462">
                          <w:pPr>
                            <w:pStyle w:val="m-BlocEmetteur2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 w:val="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7737D9" id="Text Box 20" o:spid="_x0000_s1027" type="#_x0000_t202" style="position:absolute;margin-left:340.2pt;margin-top:194.2pt;width:198.45pt;height:18.75pt;z-index:251657216;visibility:visible;mso-wrap-style:square;mso-width-percent:0;mso-height-percent:0;mso-wrap-distance-left:0;mso-wrap-distance-top:0;mso-wrap-distance-right:0;mso-wrap-distance-bottom:14.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" stroked="f">
              <v:fill opacity="32896f"/>
              <v:textbox inset="0,0,0,0">
                <w:txbxContent>
                  <w:p w14:paraId="252B584C" w14:textId="77777777" w:rsidR="00FF4205" w:rsidRPr="00967462" w:rsidRDefault="00FF4205" w:rsidP="00967462">
                    <w:pPr>
                      <w:pStyle w:val="m-BlocEmetteur2"/>
                      <w:jc w:val="right"/>
                      <w:rPr>
                        <w:rFonts w:ascii="Arial" w:hAnsi="Arial" w:cs="Arial"/>
                        <w:b/>
                        <w:bCs/>
                        <w:i w:val="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A7452"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54144" behindDoc="0" locked="0" layoutInCell="1" allowOverlap="0" wp14:anchorId="6D23B220" wp14:editId="0D756413">
              <wp:simplePos x="0" y="0"/>
              <wp:positionH relativeFrom="page">
                <wp:posOffset>6823075</wp:posOffset>
              </wp:positionH>
              <wp:positionV relativeFrom="page">
                <wp:posOffset>720090</wp:posOffset>
              </wp:positionV>
              <wp:extent cx="17780" cy="4319905"/>
              <wp:effectExtent l="0" t="0" r="1270" b="0"/>
              <wp:wrapTopAndBottom/>
              <wp:docPr id="6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" cy="43199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F963581" w14:textId="77777777" w:rsidR="00FF4205" w:rsidRDefault="00FF4205" w:rsidP="00FF420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23B220" id="Text Box 22" o:spid="_x0000_s1028" type="#_x0000_t202" style="position:absolute;margin-left:537.25pt;margin-top:56.7pt;width:1.4pt;height:340.15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" o:allowoverlap="f" stroked="f">
              <v:fill opacity="32896f"/>
              <v:textbox inset="0,0,0,0">
                <w:txbxContent>
                  <w:p w14:paraId="5F963581" w14:textId="77777777" w:rsidR="00FF4205" w:rsidRDefault="00FF4205" w:rsidP="00FF4205"/>
                </w:txbxContent>
              </v:textbox>
              <w10:wrap type="topAndBottom" anchorx="page" anchory="page"/>
            </v:shape>
          </w:pict>
        </mc:Fallback>
      </mc:AlternateContent>
    </w:r>
  </w:p>
  <w:p w14:paraId="48FE931B" w14:textId="77777777" w:rsidR="001104DC" w:rsidRPr="00CA7452" w:rsidRDefault="00753B78" w:rsidP="00FF4205">
    <w:pPr>
      <w:pStyle w:val="En-tte"/>
      <w:rPr>
        <w:rFonts w:ascii="Arial" w:hAnsi="Arial" w:cs="Arial"/>
      </w:rPr>
    </w:pPr>
    <w:r w:rsidRPr="00CA7452">
      <w:rPr>
        <w:rFonts w:ascii="Arial" w:hAnsi="Arial" w:cs="Arial"/>
        <w:noProof/>
      </w:rPr>
      <mc:AlternateContent>
        <mc:Choice Requires="wps">
          <w:drawing>
            <wp:anchor distT="0" distB="180340" distL="0" distR="0" simplePos="0" relativeHeight="251658240" behindDoc="1" locked="0" layoutInCell="1" allowOverlap="1" wp14:anchorId="6B8CD67C" wp14:editId="150D4BFC">
              <wp:simplePos x="0" y="0"/>
              <wp:positionH relativeFrom="page">
                <wp:posOffset>540385</wp:posOffset>
              </wp:positionH>
              <wp:positionV relativeFrom="page">
                <wp:posOffset>2466340</wp:posOffset>
              </wp:positionV>
              <wp:extent cx="3642995" cy="939800"/>
              <wp:effectExtent l="0" t="0" r="0" b="0"/>
              <wp:wrapNone/>
              <wp:docPr id="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2995" cy="9398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C35819D" w14:textId="549E7B88" w:rsidR="00D66373" w:rsidRPr="007B70C9" w:rsidRDefault="00EA68B7" w:rsidP="00967462">
                          <w:pPr>
                            <w:pStyle w:val="m-BlocEmetteur2"/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</w:pPr>
                          <w:r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>Direction des S</w:t>
                          </w:r>
                          <w:r w:rsidR="00FF4205"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>er</w:t>
                          </w:r>
                          <w:r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>vices de la Navigation A</w:t>
                          </w:r>
                          <w:r w:rsidR="00FF4205"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>érienne</w:t>
                          </w:r>
                          <w:r w:rsidR="00967462"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br/>
                          </w:r>
                          <w:r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>Direction</w:t>
                          </w:r>
                          <w:r w:rsidR="00FF4205"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 xml:space="preserve"> de</w:t>
                          </w:r>
                          <w:r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t xml:space="preserve"> la Technique et de l’Innovation</w:t>
                          </w:r>
                          <w:r w:rsidR="00967462" w:rsidRPr="007B70C9">
                            <w:rPr>
                              <w:rFonts w:ascii="Arial" w:hAnsi="Arial" w:cs="Arial"/>
                              <w:b/>
                              <w:i w:val="0"/>
                              <w:sz w:val="23"/>
                              <w:szCs w:val="23"/>
                            </w:rPr>
                            <w:br/>
                          </w:r>
                          <w:r w:rsidR="00D66373" w:rsidRPr="007B70C9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fldChar w:fldCharType="begin"/>
                          </w:r>
                          <w:r w:rsidR="00D66373" w:rsidRPr="007B70C9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instrText xml:space="preserve"> DOCPROPERTY "Bloc signature direction"  \* MERGEFORMAT </w:instrText>
                          </w:r>
                          <w:r w:rsidR="00D66373" w:rsidRPr="007B70C9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fldChar w:fldCharType="separate"/>
                          </w:r>
                          <w:r w:rsidR="009D581C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>Infrastructures</w:t>
                          </w:r>
                          <w:r w:rsidR="00D66373" w:rsidRPr="007B70C9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fldChar w:fldCharType="end"/>
                          </w:r>
                        </w:p>
                        <w:p w14:paraId="6BBA2525" w14:textId="77777777" w:rsidR="00D66373" w:rsidRPr="00A12DD8" w:rsidRDefault="00D66373" w:rsidP="00EA68B7">
                          <w:pPr>
                            <w:pStyle w:val="m-BlocEmetteur2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8CD67C" id="Text Box 33" o:spid="_x0000_s1029" type="#_x0000_t202" style="position:absolute;margin-left:42.55pt;margin-top:194.2pt;width:286.85pt;height:74pt;z-index:-251658240;visibility:visible;mso-wrap-style:square;mso-width-percent:0;mso-height-percent:0;mso-wrap-distance-left:0;mso-wrap-distance-top:0;mso-wrap-distance-right:0;mso-wrap-distance-bottom:14.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" stroked="f">
              <v:fill opacity="32896f"/>
              <v:textbox inset="0,0,0,0">
                <w:txbxContent>
                  <w:p w14:paraId="3C35819D" w14:textId="549E7B88" w:rsidR="00D66373" w:rsidRPr="007B70C9" w:rsidRDefault="00EA68B7" w:rsidP="00967462">
                    <w:pPr>
                      <w:pStyle w:val="m-BlocEmetteur2"/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</w:pPr>
                    <w:r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>Direction des S</w:t>
                    </w:r>
                    <w:r w:rsidR="00FF4205"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>er</w:t>
                    </w:r>
                    <w:r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>vices de la Navigation A</w:t>
                    </w:r>
                    <w:r w:rsidR="00FF4205"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>érienne</w:t>
                    </w:r>
                    <w:r w:rsidR="00967462"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br/>
                    </w:r>
                    <w:r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>Direction</w:t>
                    </w:r>
                    <w:r w:rsidR="00FF4205"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 xml:space="preserve"> de</w:t>
                    </w:r>
                    <w:r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t xml:space="preserve"> la Technique et de l’Innovation</w:t>
                    </w:r>
                    <w:r w:rsidR="00967462" w:rsidRPr="007B70C9">
                      <w:rPr>
                        <w:rFonts w:ascii="Arial" w:hAnsi="Arial" w:cs="Arial"/>
                        <w:b/>
                        <w:i w:val="0"/>
                        <w:sz w:val="23"/>
                        <w:szCs w:val="23"/>
                      </w:rPr>
                      <w:br/>
                    </w:r>
                    <w:r w:rsidR="00D66373" w:rsidRPr="007B70C9">
                      <w:rPr>
                        <w:rFonts w:ascii="Arial" w:hAnsi="Arial" w:cs="Arial"/>
                        <w:noProof/>
                        <w:sz w:val="20"/>
                      </w:rPr>
                      <w:fldChar w:fldCharType="begin"/>
                    </w:r>
                    <w:r w:rsidR="00D66373" w:rsidRPr="007B70C9">
                      <w:rPr>
                        <w:rFonts w:ascii="Arial" w:hAnsi="Arial" w:cs="Arial"/>
                        <w:noProof/>
                        <w:sz w:val="20"/>
                      </w:rPr>
                      <w:instrText xml:space="preserve"> DOCPROPERTY "Bloc signature direction"  \* MERGEFORMAT </w:instrText>
                    </w:r>
                    <w:r w:rsidR="00D66373" w:rsidRPr="007B70C9">
                      <w:rPr>
                        <w:rFonts w:ascii="Arial" w:hAnsi="Arial" w:cs="Arial"/>
                        <w:noProof/>
                        <w:sz w:val="20"/>
                      </w:rPr>
                      <w:fldChar w:fldCharType="separate"/>
                    </w:r>
                    <w:r w:rsidR="009D581C">
                      <w:rPr>
                        <w:rFonts w:ascii="Arial" w:hAnsi="Arial" w:cs="Arial"/>
                        <w:noProof/>
                        <w:sz w:val="20"/>
                      </w:rPr>
                      <w:t>Infrastructures</w:t>
                    </w:r>
                    <w:r w:rsidR="00D66373" w:rsidRPr="007B70C9">
                      <w:rPr>
                        <w:rFonts w:ascii="Arial" w:hAnsi="Arial" w:cs="Arial"/>
                        <w:noProof/>
                        <w:sz w:val="20"/>
                      </w:rPr>
                      <w:fldChar w:fldCharType="end"/>
                    </w:r>
                  </w:p>
                  <w:p w14:paraId="6BBA2525" w14:textId="77777777" w:rsidR="00D66373" w:rsidRPr="00A12DD8" w:rsidRDefault="00D66373" w:rsidP="00EA68B7">
                    <w:pPr>
                      <w:pStyle w:val="m-BlocEmetteur2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A7452">
      <w:rPr>
        <w:rFonts w:ascii="Arial" w:hAnsi="Arial" w:cs="Arial"/>
        <w:noProof/>
      </w:rPr>
      <mc:AlternateContent>
        <mc:Choice Requires="wps">
          <w:drawing>
            <wp:anchor distT="0" distB="180340" distL="0" distR="0" simplePos="0" relativeHeight="251656192" behindDoc="0" locked="0" layoutInCell="1" allowOverlap="1" wp14:anchorId="3A28BC9E" wp14:editId="47D8CA78">
              <wp:simplePos x="0" y="0"/>
              <wp:positionH relativeFrom="page">
                <wp:posOffset>540385</wp:posOffset>
              </wp:positionH>
              <wp:positionV relativeFrom="page">
                <wp:posOffset>3600450</wp:posOffset>
              </wp:positionV>
              <wp:extent cx="6282690" cy="1234440"/>
              <wp:effectExtent l="0" t="0" r="0" b="0"/>
              <wp:wrapNone/>
              <wp:docPr id="10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2690" cy="12344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000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E1901D4" w14:textId="77777777" w:rsidR="00FF4205" w:rsidRPr="00CA7452" w:rsidRDefault="00FF4205" w:rsidP="00FF4205">
                          <w:pPr>
                            <w:pStyle w:val="m-BlocReference2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28BC9E" id="Text Box 19" o:spid="_x0000_s1030" type="#_x0000_t202" style="position:absolute;margin-left:42.55pt;margin-top:283.5pt;width:494.7pt;height:97.2pt;z-index:251656192;visibility:visible;mso-wrap-style:square;mso-width-percent:0;mso-height-percent:0;mso-wrap-distance-left:0;mso-wrap-distance-top:0;mso-wrap-distance-right:0;mso-wrap-distance-bottom:14.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" stroked="f">
              <v:fill opacity="32896f"/>
              <v:textbox inset="0,0,0,0">
                <w:txbxContent>
                  <w:p w14:paraId="4E1901D4" w14:textId="77777777" w:rsidR="00FF4205" w:rsidRPr="00CA7452" w:rsidRDefault="00FF4205" w:rsidP="00FF4205">
                    <w:pPr>
                      <w:pStyle w:val="m-BlocReference2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0288" behindDoc="1" locked="0" layoutInCell="1" allowOverlap="1" wp14:anchorId="62DC4BF6" wp14:editId="385B0B90">
              <wp:simplePos x="0" y="0"/>
              <wp:positionH relativeFrom="page">
                <wp:posOffset>178435</wp:posOffset>
              </wp:positionH>
              <wp:positionV relativeFrom="page">
                <wp:posOffset>3564254</wp:posOffset>
              </wp:positionV>
              <wp:extent cx="179070" cy="0"/>
              <wp:effectExtent l="0" t="0" r="0" b="0"/>
              <wp:wrapNone/>
              <wp:docPr id="4" name="Connecteur droi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79070" cy="0"/>
                      </a:xfrm>
                      <a:prstGeom prst="straightConnector1">
                        <a:avLst/>
                      </a:prstGeom>
                      <a:noFill/>
                      <a:ln w="9363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393DC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2" o:spid="_x0000_s1026" type="#_x0000_t32" style="position:absolute;margin-left:14.05pt;margin-top:280.65pt;width:14.1pt;height:0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" strokeweight=".26008mm">
              <v:stroke joinstyle="miter"/>
              <o:lock v:ext="edit" shapetype="f"/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2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5"/>
      <w:gridCol w:w="829"/>
      <w:gridCol w:w="4980"/>
      <w:gridCol w:w="1138"/>
      <w:gridCol w:w="1260"/>
    </w:tblGrid>
    <w:tr w:rsidR="001104DC" w:rsidRPr="00CA7452" w14:paraId="4E06C2B4" w14:textId="77777777" w:rsidTr="00F57384">
      <w:trPr>
        <w:cantSplit/>
      </w:trPr>
      <w:tc>
        <w:tcPr>
          <w:tcW w:w="1625" w:type="dxa"/>
          <w:tcBorders>
            <w:top w:val="single" w:sz="4" w:space="0" w:color="auto"/>
            <w:left w:val="single" w:sz="4" w:space="0" w:color="auto"/>
          </w:tcBorders>
        </w:tcPr>
        <w:p w14:paraId="230857E0" w14:textId="3EF392A4" w:rsidR="001104DC" w:rsidRPr="00CA7452" w:rsidRDefault="001104DC" w:rsidP="00F133D4">
          <w:pPr>
            <w:pStyle w:val="En-tte"/>
            <w:tabs>
              <w:tab w:val="clear" w:pos="4536"/>
              <w:tab w:val="clear" w:pos="9072"/>
            </w:tabs>
            <w:spacing w:before="60" w:after="60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"Entité 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9D581C">
            <w:rPr>
              <w:rFonts w:ascii="Arial" w:hAnsi="Arial" w:cs="Arial"/>
              <w:szCs w:val="18"/>
            </w:rPr>
            <w:t>DTI/INFRA/I</w:t>
          </w:r>
          <w:r w:rsidR="00F57384">
            <w:rPr>
              <w:rFonts w:ascii="Arial" w:hAnsi="Arial" w:cs="Arial"/>
              <w:szCs w:val="18"/>
            </w:rPr>
            <w:t>NS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8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</w:tcPr>
        <w:p w14:paraId="121FED7E" w14:textId="77777777" w:rsidR="001104DC" w:rsidRPr="00CA7452" w:rsidRDefault="001104DC" w:rsidP="00F133D4">
          <w:pPr>
            <w:pStyle w:val="En-tte"/>
            <w:tabs>
              <w:tab w:val="clear" w:pos="4536"/>
            </w:tabs>
            <w:spacing w:before="60" w:after="60"/>
            <w:jc w:val="right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t>Projet</w:t>
          </w:r>
        </w:p>
      </w:tc>
      <w:tc>
        <w:tcPr>
          <w:tcW w:w="4980" w:type="dxa"/>
          <w:tcBorders>
            <w:top w:val="single" w:sz="6" w:space="0" w:color="auto"/>
            <w:left w:val="nil"/>
          </w:tcBorders>
        </w:tcPr>
        <w:p w14:paraId="6DE6A854" w14:textId="18ECF516" w:rsidR="001104DC" w:rsidRPr="00CA7452" w:rsidRDefault="001104DC" w:rsidP="00F3649F">
          <w:pPr>
            <w:pStyle w:val="En-tte"/>
            <w:tabs>
              <w:tab w:val="clear" w:pos="4536"/>
              <w:tab w:val="left" w:pos="765"/>
              <w:tab w:val="center" w:pos="2419"/>
            </w:tabs>
            <w:spacing w:before="60" w:after="60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tab/>
          </w:r>
          <w:r w:rsidRPr="00CA7452">
            <w:rPr>
              <w:rFonts w:ascii="Arial" w:hAnsi="Arial" w:cs="Arial"/>
              <w:szCs w:val="18"/>
            </w:rPr>
            <w:tab/>
          </w: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"Projet"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9D581C">
            <w:rPr>
              <w:rFonts w:ascii="Arial" w:hAnsi="Arial" w:cs="Arial"/>
              <w:szCs w:val="18"/>
            </w:rPr>
            <w:t>Travaux de rénovation du S</w:t>
          </w:r>
          <w:r w:rsidR="002D0D1E">
            <w:rPr>
              <w:rFonts w:ascii="Arial" w:hAnsi="Arial" w:cs="Arial"/>
              <w:szCs w:val="18"/>
            </w:rPr>
            <w:t xml:space="preserve">ystème de </w:t>
          </w:r>
          <w:r w:rsidR="009D581C">
            <w:rPr>
              <w:rFonts w:ascii="Arial" w:hAnsi="Arial" w:cs="Arial"/>
              <w:szCs w:val="18"/>
            </w:rPr>
            <w:t>S</w:t>
          </w:r>
          <w:r w:rsidR="002D0D1E">
            <w:rPr>
              <w:rFonts w:ascii="Arial" w:hAnsi="Arial" w:cs="Arial"/>
              <w:szCs w:val="18"/>
            </w:rPr>
            <w:t xml:space="preserve">écurité </w:t>
          </w:r>
          <w:r w:rsidR="009D581C">
            <w:rPr>
              <w:rFonts w:ascii="Arial" w:hAnsi="Arial" w:cs="Arial"/>
              <w:szCs w:val="18"/>
            </w:rPr>
            <w:t>I</w:t>
          </w:r>
          <w:r w:rsidR="002D0D1E">
            <w:rPr>
              <w:rFonts w:ascii="Arial" w:hAnsi="Arial" w:cs="Arial"/>
              <w:szCs w:val="18"/>
            </w:rPr>
            <w:t>ncendie</w:t>
          </w:r>
          <w:r w:rsidR="009D581C">
            <w:rPr>
              <w:rFonts w:ascii="Arial" w:hAnsi="Arial" w:cs="Arial"/>
              <w:szCs w:val="18"/>
            </w:rPr>
            <w:t xml:space="preserve"> de la station radar de </w:t>
          </w:r>
          <w:r w:rsidR="002D0D1E">
            <w:rPr>
              <w:rFonts w:ascii="Arial" w:hAnsi="Arial" w:cs="Arial"/>
              <w:szCs w:val="18"/>
            </w:rPr>
            <w:t>Quimper/</w:t>
          </w:r>
          <w:r w:rsidR="00F57384">
            <w:rPr>
              <w:rFonts w:ascii="Arial" w:hAnsi="Arial" w:cs="Arial"/>
              <w:szCs w:val="18"/>
            </w:rPr>
            <w:t>Saint-Goazec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44D48923" w14:textId="77777777" w:rsidR="001104DC" w:rsidRPr="00CA7452" w:rsidRDefault="001104DC" w:rsidP="00F133D4">
          <w:pPr>
            <w:pStyle w:val="En-tte"/>
            <w:spacing w:before="60" w:after="60"/>
            <w:jc w:val="right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t>Version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289DEFD7" w14:textId="437B28A5" w:rsidR="001104DC" w:rsidRPr="00CA7452" w:rsidRDefault="001104DC" w:rsidP="00F133D4">
          <w:pPr>
            <w:pStyle w:val="En-tte"/>
            <w:spacing w:before="60" w:after="60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"Version"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F57384">
            <w:rPr>
              <w:rFonts w:ascii="Arial" w:hAnsi="Arial" w:cs="Arial"/>
              <w:szCs w:val="18"/>
            </w:rPr>
            <w:t>V1R0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</w:tr>
    <w:tr w:rsidR="001104DC" w:rsidRPr="00CA7452" w14:paraId="7632FD4A" w14:textId="77777777" w:rsidTr="00F57384">
      <w:trPr>
        <w:cantSplit/>
      </w:trPr>
      <w:tc>
        <w:tcPr>
          <w:tcW w:w="162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46844AF" w14:textId="5075D4B8" w:rsidR="001104DC" w:rsidRPr="00CA7452" w:rsidRDefault="001104DC" w:rsidP="00F133D4">
          <w:pPr>
            <w:pStyle w:val="En-tte"/>
            <w:tabs>
              <w:tab w:val="clear" w:pos="4536"/>
            </w:tabs>
            <w:spacing w:before="60" w:after="60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"Typologie de document"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9D581C">
            <w:rPr>
              <w:rFonts w:ascii="Arial" w:hAnsi="Arial" w:cs="Arial"/>
              <w:szCs w:val="18"/>
            </w:rPr>
            <w:t>PROCEDURE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82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noWrap/>
        </w:tcPr>
        <w:p w14:paraId="5F1FF0D9" w14:textId="77777777" w:rsidR="001104DC" w:rsidRPr="00CA7452" w:rsidRDefault="001104DC" w:rsidP="00F133D4">
          <w:pPr>
            <w:pStyle w:val="En-tte"/>
            <w:tabs>
              <w:tab w:val="clear" w:pos="4536"/>
            </w:tabs>
            <w:spacing w:before="60" w:after="60"/>
            <w:jc w:val="right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t>Titre</w:t>
          </w:r>
        </w:p>
      </w:tc>
      <w:tc>
        <w:tcPr>
          <w:tcW w:w="4980" w:type="dxa"/>
          <w:tcBorders>
            <w:left w:val="nil"/>
            <w:bottom w:val="single" w:sz="4" w:space="0" w:color="auto"/>
          </w:tcBorders>
        </w:tcPr>
        <w:p w14:paraId="676797A9" w14:textId="503EABBA" w:rsidR="001104DC" w:rsidRPr="00CA7452" w:rsidRDefault="001104DC" w:rsidP="00F133D4">
          <w:pPr>
            <w:pStyle w:val="En-tte"/>
            <w:tabs>
              <w:tab w:val="clear" w:pos="4536"/>
            </w:tabs>
            <w:spacing w:before="60" w:after="60"/>
            <w:jc w:val="center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"MonTitre"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9D581C">
            <w:rPr>
              <w:rFonts w:ascii="Arial" w:hAnsi="Arial" w:cs="Arial"/>
              <w:szCs w:val="18"/>
            </w:rPr>
            <w:t>DPGF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  <w:tc>
        <w:tcPr>
          <w:tcW w:w="11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0C321EA4" w14:textId="77777777" w:rsidR="001104DC" w:rsidRPr="00CA7452" w:rsidRDefault="001104DC" w:rsidP="00F133D4">
          <w:pPr>
            <w:pStyle w:val="En-tte"/>
            <w:spacing w:before="60" w:after="60"/>
            <w:jc w:val="right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t>Du</w:t>
          </w:r>
        </w:p>
      </w:tc>
      <w:tc>
        <w:tcPr>
          <w:tcW w:w="1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noWrap/>
        </w:tcPr>
        <w:p w14:paraId="79CE30CC" w14:textId="3F32381F" w:rsidR="001104DC" w:rsidRPr="00CA7452" w:rsidRDefault="001104DC" w:rsidP="00F133D4">
          <w:pPr>
            <w:pStyle w:val="En-tte"/>
            <w:spacing w:before="60" w:after="60"/>
            <w:rPr>
              <w:rFonts w:ascii="Arial" w:hAnsi="Arial" w:cs="Arial"/>
              <w:szCs w:val="18"/>
            </w:rPr>
          </w:pPr>
          <w:r w:rsidRPr="00CA7452">
            <w:rPr>
              <w:rFonts w:ascii="Arial" w:hAnsi="Arial" w:cs="Arial"/>
              <w:szCs w:val="18"/>
            </w:rPr>
            <w:fldChar w:fldCharType="begin"/>
          </w:r>
          <w:r w:rsidRPr="00CA7452">
            <w:rPr>
              <w:rFonts w:ascii="Arial" w:hAnsi="Arial" w:cs="Arial"/>
              <w:szCs w:val="18"/>
            </w:rPr>
            <w:instrText xml:space="preserve"> DOCPROPERTY "Date de version"  \* MERGEFORMAT </w:instrText>
          </w:r>
          <w:r w:rsidRPr="00CA7452">
            <w:rPr>
              <w:rFonts w:ascii="Arial" w:hAnsi="Arial" w:cs="Arial"/>
              <w:szCs w:val="18"/>
            </w:rPr>
            <w:fldChar w:fldCharType="separate"/>
          </w:r>
          <w:r w:rsidR="00F57384">
            <w:rPr>
              <w:rFonts w:ascii="Arial" w:hAnsi="Arial" w:cs="Arial"/>
              <w:szCs w:val="18"/>
            </w:rPr>
            <w:t>21/07/2026</w:t>
          </w:r>
          <w:r w:rsidRPr="00CA7452">
            <w:rPr>
              <w:rFonts w:ascii="Arial" w:hAnsi="Arial" w:cs="Arial"/>
              <w:szCs w:val="18"/>
            </w:rPr>
            <w:fldChar w:fldCharType="end"/>
          </w:r>
        </w:p>
      </w:tc>
    </w:tr>
  </w:tbl>
  <w:p w14:paraId="1D2BF167" w14:textId="77777777" w:rsidR="001104DC" w:rsidRPr="00CA7452" w:rsidRDefault="001104DC" w:rsidP="000040D6">
    <w:pPr>
      <w:pStyle w:val="En-tte"/>
      <w:rPr>
        <w:rFonts w:ascii="Arial" w:hAnsi="Arial" w:cs="Arial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0F0DE7E"/>
    <w:lvl w:ilvl="0">
      <w:start w:val="1"/>
      <w:numFmt w:val="bullet"/>
      <w:pStyle w:val="Listepuces3"/>
      <w:lvlText w:val=""/>
      <w:lvlJc w:val="left"/>
      <w:pPr>
        <w:tabs>
          <w:tab w:val="num" w:pos="926"/>
        </w:tabs>
        <w:ind w:left="926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681C7596"/>
    <w:lvl w:ilvl="0">
      <w:start w:val="1"/>
      <w:numFmt w:val="bullet"/>
      <w:pStyle w:val="Listepuces2"/>
      <w:lvlText w:val="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FFFFFF89"/>
    <w:multiLevelType w:val="singleLevel"/>
    <w:tmpl w:val="582E5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845B6E"/>
    <w:multiLevelType w:val="multilevel"/>
    <w:tmpl w:val="2732017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655599"/>
    <w:multiLevelType w:val="multilevel"/>
    <w:tmpl w:val="2C96FC64"/>
    <w:lvl w:ilvl="0">
      <w:start w:val="1"/>
      <w:numFmt w:val="decimal"/>
      <w:suff w:val="space"/>
      <w:lvlText w:val="%1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97293B"/>
    <w:multiLevelType w:val="hybridMultilevel"/>
    <w:tmpl w:val="D9F64262"/>
    <w:lvl w:ilvl="0" w:tplc="A1107D0C">
      <w:start w:val="1"/>
      <w:numFmt w:val="decimal"/>
      <w:pStyle w:val="m-listeNumerique"/>
      <w:lvlText w:val="%1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BE52CC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E7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940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1E87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7A58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EC26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CC77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1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5A95"/>
    <w:multiLevelType w:val="hybridMultilevel"/>
    <w:tmpl w:val="D21C13DA"/>
    <w:lvl w:ilvl="0" w:tplc="0052B3DC">
      <w:start w:val="1"/>
      <w:numFmt w:val="bullet"/>
      <w:pStyle w:val="m-listePu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9589424">
    <w:abstractNumId w:val="6"/>
  </w:num>
  <w:num w:numId="2" w16cid:durableId="542912067">
    <w:abstractNumId w:val="5"/>
  </w:num>
  <w:num w:numId="3" w16cid:durableId="1687751167">
    <w:abstractNumId w:val="2"/>
  </w:num>
  <w:num w:numId="4" w16cid:durableId="709376490">
    <w:abstractNumId w:val="2"/>
  </w:num>
  <w:num w:numId="5" w16cid:durableId="435516407">
    <w:abstractNumId w:val="1"/>
  </w:num>
  <w:num w:numId="6" w16cid:durableId="2042975205">
    <w:abstractNumId w:val="1"/>
  </w:num>
  <w:num w:numId="7" w16cid:durableId="2051294491">
    <w:abstractNumId w:val="0"/>
  </w:num>
  <w:num w:numId="8" w16cid:durableId="122580961">
    <w:abstractNumId w:val="0"/>
  </w:num>
  <w:num w:numId="9" w16cid:durableId="971324475">
    <w:abstractNumId w:val="2"/>
  </w:num>
  <w:num w:numId="10" w16cid:durableId="1850439463">
    <w:abstractNumId w:val="3"/>
  </w:num>
  <w:num w:numId="11" w16cid:durableId="1994947345">
    <w:abstractNumId w:val="3"/>
  </w:num>
  <w:num w:numId="12" w16cid:durableId="406613503">
    <w:abstractNumId w:val="3"/>
  </w:num>
  <w:num w:numId="13" w16cid:durableId="1800105934">
    <w:abstractNumId w:val="3"/>
  </w:num>
  <w:num w:numId="14" w16cid:durableId="577446046">
    <w:abstractNumId w:val="3"/>
  </w:num>
  <w:num w:numId="15" w16cid:durableId="1504584973">
    <w:abstractNumId w:val="3"/>
  </w:num>
  <w:num w:numId="16" w16cid:durableId="661548227">
    <w:abstractNumId w:val="3"/>
  </w:num>
  <w:num w:numId="17" w16cid:durableId="411780681">
    <w:abstractNumId w:val="3"/>
  </w:num>
  <w:num w:numId="18" w16cid:durableId="1855337380">
    <w:abstractNumId w:val="3"/>
  </w:num>
  <w:num w:numId="19" w16cid:durableId="205746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-relative:page;mso-position-vertical-relative:page" fillcolor="white" stroke="f">
      <v:fill color="white" opacity=".5"/>
      <v:stroke on="f"/>
      <v:textbox inset="0,0,0,0"/>
      <o:colormru v:ext="edit" colors="#28e62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2E5"/>
    <w:rsid w:val="000027ED"/>
    <w:rsid w:val="000040D6"/>
    <w:rsid w:val="00005CEE"/>
    <w:rsid w:val="00016277"/>
    <w:rsid w:val="00022EDC"/>
    <w:rsid w:val="00023138"/>
    <w:rsid w:val="0004341D"/>
    <w:rsid w:val="0004458A"/>
    <w:rsid w:val="000624A3"/>
    <w:rsid w:val="000634F2"/>
    <w:rsid w:val="00085B22"/>
    <w:rsid w:val="000A67BB"/>
    <w:rsid w:val="000B0EF0"/>
    <w:rsid w:val="000B6C2E"/>
    <w:rsid w:val="000C29C3"/>
    <w:rsid w:val="000D4756"/>
    <w:rsid w:val="000E4FEE"/>
    <w:rsid w:val="000E5D90"/>
    <w:rsid w:val="000F19F7"/>
    <w:rsid w:val="000F3993"/>
    <w:rsid w:val="000F77E5"/>
    <w:rsid w:val="001104DC"/>
    <w:rsid w:val="00110925"/>
    <w:rsid w:val="001115B6"/>
    <w:rsid w:val="00111FD9"/>
    <w:rsid w:val="00116776"/>
    <w:rsid w:val="00153188"/>
    <w:rsid w:val="00165A1F"/>
    <w:rsid w:val="00173DCE"/>
    <w:rsid w:val="00182942"/>
    <w:rsid w:val="00194299"/>
    <w:rsid w:val="0019465A"/>
    <w:rsid w:val="001970D6"/>
    <w:rsid w:val="001B2515"/>
    <w:rsid w:val="001D5C29"/>
    <w:rsid w:val="0022252C"/>
    <w:rsid w:val="00222FE8"/>
    <w:rsid w:val="002341A9"/>
    <w:rsid w:val="00270ECD"/>
    <w:rsid w:val="00272036"/>
    <w:rsid w:val="00272E9C"/>
    <w:rsid w:val="00274630"/>
    <w:rsid w:val="00276E88"/>
    <w:rsid w:val="00281642"/>
    <w:rsid w:val="00284049"/>
    <w:rsid w:val="002850FB"/>
    <w:rsid w:val="002969F2"/>
    <w:rsid w:val="002C2943"/>
    <w:rsid w:val="002C2D88"/>
    <w:rsid w:val="002D001F"/>
    <w:rsid w:val="002D0D1E"/>
    <w:rsid w:val="002D713D"/>
    <w:rsid w:val="002E00C1"/>
    <w:rsid w:val="002E2156"/>
    <w:rsid w:val="002E6481"/>
    <w:rsid w:val="002F0921"/>
    <w:rsid w:val="002F2BA2"/>
    <w:rsid w:val="00301E09"/>
    <w:rsid w:val="0030527C"/>
    <w:rsid w:val="003140C4"/>
    <w:rsid w:val="003164E9"/>
    <w:rsid w:val="003206DE"/>
    <w:rsid w:val="00361782"/>
    <w:rsid w:val="00370F5B"/>
    <w:rsid w:val="00392875"/>
    <w:rsid w:val="003C749B"/>
    <w:rsid w:val="003E3F74"/>
    <w:rsid w:val="0041141F"/>
    <w:rsid w:val="0041402E"/>
    <w:rsid w:val="004204D5"/>
    <w:rsid w:val="00430FC3"/>
    <w:rsid w:val="004463BE"/>
    <w:rsid w:val="00450034"/>
    <w:rsid w:val="00454227"/>
    <w:rsid w:val="0046325A"/>
    <w:rsid w:val="004704A1"/>
    <w:rsid w:val="00472F54"/>
    <w:rsid w:val="0047779A"/>
    <w:rsid w:val="00482602"/>
    <w:rsid w:val="00497CD5"/>
    <w:rsid w:val="004A20F4"/>
    <w:rsid w:val="004B3CEC"/>
    <w:rsid w:val="004E07E7"/>
    <w:rsid w:val="004E3496"/>
    <w:rsid w:val="004F0FB2"/>
    <w:rsid w:val="00516597"/>
    <w:rsid w:val="00560E67"/>
    <w:rsid w:val="005B424B"/>
    <w:rsid w:val="005C0B7D"/>
    <w:rsid w:val="005C3594"/>
    <w:rsid w:val="005C36BF"/>
    <w:rsid w:val="005C3AAE"/>
    <w:rsid w:val="005C6B43"/>
    <w:rsid w:val="005D159A"/>
    <w:rsid w:val="005E6CB1"/>
    <w:rsid w:val="005F1AEA"/>
    <w:rsid w:val="005F36B3"/>
    <w:rsid w:val="006049E0"/>
    <w:rsid w:val="00607DB2"/>
    <w:rsid w:val="00614362"/>
    <w:rsid w:val="00615A2A"/>
    <w:rsid w:val="00616787"/>
    <w:rsid w:val="00644C01"/>
    <w:rsid w:val="006523CE"/>
    <w:rsid w:val="006568D7"/>
    <w:rsid w:val="006804F0"/>
    <w:rsid w:val="00685DB1"/>
    <w:rsid w:val="0069446E"/>
    <w:rsid w:val="006A3A85"/>
    <w:rsid w:val="006A6A71"/>
    <w:rsid w:val="006B10DF"/>
    <w:rsid w:val="006E376E"/>
    <w:rsid w:val="006F1C7E"/>
    <w:rsid w:val="006F48AB"/>
    <w:rsid w:val="0070119B"/>
    <w:rsid w:val="00705064"/>
    <w:rsid w:val="00714447"/>
    <w:rsid w:val="00750D07"/>
    <w:rsid w:val="00753B78"/>
    <w:rsid w:val="00754FAE"/>
    <w:rsid w:val="00755D02"/>
    <w:rsid w:val="00757713"/>
    <w:rsid w:val="0077689C"/>
    <w:rsid w:val="0079115D"/>
    <w:rsid w:val="007A154C"/>
    <w:rsid w:val="007A39EB"/>
    <w:rsid w:val="007A4FB4"/>
    <w:rsid w:val="007A5C4D"/>
    <w:rsid w:val="007B0403"/>
    <w:rsid w:val="007B1D05"/>
    <w:rsid w:val="007B70C9"/>
    <w:rsid w:val="007C1BA9"/>
    <w:rsid w:val="007D1997"/>
    <w:rsid w:val="007E7927"/>
    <w:rsid w:val="00803CB5"/>
    <w:rsid w:val="00806069"/>
    <w:rsid w:val="00810620"/>
    <w:rsid w:val="008115E7"/>
    <w:rsid w:val="00815126"/>
    <w:rsid w:val="00824D6E"/>
    <w:rsid w:val="00827976"/>
    <w:rsid w:val="00830A12"/>
    <w:rsid w:val="008404A4"/>
    <w:rsid w:val="00841DFC"/>
    <w:rsid w:val="00845B29"/>
    <w:rsid w:val="00852C0B"/>
    <w:rsid w:val="00856A12"/>
    <w:rsid w:val="00865741"/>
    <w:rsid w:val="00866A5F"/>
    <w:rsid w:val="0087002B"/>
    <w:rsid w:val="008A1DD8"/>
    <w:rsid w:val="008A647C"/>
    <w:rsid w:val="008C56FE"/>
    <w:rsid w:val="008C6817"/>
    <w:rsid w:val="008C7DC3"/>
    <w:rsid w:val="008D1220"/>
    <w:rsid w:val="008D36E3"/>
    <w:rsid w:val="008D4C72"/>
    <w:rsid w:val="008F32E5"/>
    <w:rsid w:val="00906DF1"/>
    <w:rsid w:val="0091516D"/>
    <w:rsid w:val="0094597A"/>
    <w:rsid w:val="00957A48"/>
    <w:rsid w:val="00964FD7"/>
    <w:rsid w:val="00967462"/>
    <w:rsid w:val="0099188D"/>
    <w:rsid w:val="00996131"/>
    <w:rsid w:val="009A13BF"/>
    <w:rsid w:val="009B5D0D"/>
    <w:rsid w:val="009B62ED"/>
    <w:rsid w:val="009C705C"/>
    <w:rsid w:val="009D581C"/>
    <w:rsid w:val="00A10169"/>
    <w:rsid w:val="00A10570"/>
    <w:rsid w:val="00A12DD8"/>
    <w:rsid w:val="00A45DE6"/>
    <w:rsid w:val="00A460C6"/>
    <w:rsid w:val="00A47077"/>
    <w:rsid w:val="00A47D9B"/>
    <w:rsid w:val="00A865F2"/>
    <w:rsid w:val="00AA32C9"/>
    <w:rsid w:val="00AA501F"/>
    <w:rsid w:val="00AC11B4"/>
    <w:rsid w:val="00AC24BF"/>
    <w:rsid w:val="00AC7E15"/>
    <w:rsid w:val="00AF2810"/>
    <w:rsid w:val="00B0257E"/>
    <w:rsid w:val="00B20578"/>
    <w:rsid w:val="00B3118E"/>
    <w:rsid w:val="00B452EE"/>
    <w:rsid w:val="00B65268"/>
    <w:rsid w:val="00B65B1F"/>
    <w:rsid w:val="00B660CD"/>
    <w:rsid w:val="00B71A2D"/>
    <w:rsid w:val="00B7270B"/>
    <w:rsid w:val="00BA0717"/>
    <w:rsid w:val="00BB179A"/>
    <w:rsid w:val="00BB77C7"/>
    <w:rsid w:val="00BC31C3"/>
    <w:rsid w:val="00BD0A77"/>
    <w:rsid w:val="00BD76ED"/>
    <w:rsid w:val="00C1220A"/>
    <w:rsid w:val="00C20A1F"/>
    <w:rsid w:val="00C21EFD"/>
    <w:rsid w:val="00C222BF"/>
    <w:rsid w:val="00C33C2F"/>
    <w:rsid w:val="00C40ED3"/>
    <w:rsid w:val="00C46286"/>
    <w:rsid w:val="00C5149F"/>
    <w:rsid w:val="00C549BF"/>
    <w:rsid w:val="00C75B60"/>
    <w:rsid w:val="00C824A5"/>
    <w:rsid w:val="00C87FCB"/>
    <w:rsid w:val="00C94669"/>
    <w:rsid w:val="00CA221D"/>
    <w:rsid w:val="00CA3F51"/>
    <w:rsid w:val="00CA7452"/>
    <w:rsid w:val="00CB4108"/>
    <w:rsid w:val="00CC7A71"/>
    <w:rsid w:val="00CE61F1"/>
    <w:rsid w:val="00CF6E78"/>
    <w:rsid w:val="00CF7A84"/>
    <w:rsid w:val="00D13825"/>
    <w:rsid w:val="00D2438C"/>
    <w:rsid w:val="00D25B56"/>
    <w:rsid w:val="00D336BA"/>
    <w:rsid w:val="00D44D04"/>
    <w:rsid w:val="00D461C6"/>
    <w:rsid w:val="00D47A0E"/>
    <w:rsid w:val="00D501BC"/>
    <w:rsid w:val="00D5670F"/>
    <w:rsid w:val="00D64F9F"/>
    <w:rsid w:val="00D66373"/>
    <w:rsid w:val="00D752F6"/>
    <w:rsid w:val="00D82F76"/>
    <w:rsid w:val="00D863C0"/>
    <w:rsid w:val="00DD02C8"/>
    <w:rsid w:val="00DD1B78"/>
    <w:rsid w:val="00DE6039"/>
    <w:rsid w:val="00DF3392"/>
    <w:rsid w:val="00DF7EC1"/>
    <w:rsid w:val="00E01CFF"/>
    <w:rsid w:val="00E114FF"/>
    <w:rsid w:val="00E271A0"/>
    <w:rsid w:val="00E3496B"/>
    <w:rsid w:val="00E4786C"/>
    <w:rsid w:val="00E632FE"/>
    <w:rsid w:val="00E65555"/>
    <w:rsid w:val="00E66DFC"/>
    <w:rsid w:val="00E712AD"/>
    <w:rsid w:val="00E77A66"/>
    <w:rsid w:val="00EA172B"/>
    <w:rsid w:val="00EA68B7"/>
    <w:rsid w:val="00EB1759"/>
    <w:rsid w:val="00EC1D23"/>
    <w:rsid w:val="00EC58EF"/>
    <w:rsid w:val="00ED1A5C"/>
    <w:rsid w:val="00ED788B"/>
    <w:rsid w:val="00EF4DAB"/>
    <w:rsid w:val="00F04382"/>
    <w:rsid w:val="00F054CB"/>
    <w:rsid w:val="00F05986"/>
    <w:rsid w:val="00F133D4"/>
    <w:rsid w:val="00F13EFE"/>
    <w:rsid w:val="00F149AE"/>
    <w:rsid w:val="00F21F73"/>
    <w:rsid w:val="00F3180E"/>
    <w:rsid w:val="00F3649F"/>
    <w:rsid w:val="00F37203"/>
    <w:rsid w:val="00F4702A"/>
    <w:rsid w:val="00F57384"/>
    <w:rsid w:val="00F6536C"/>
    <w:rsid w:val="00F70D9F"/>
    <w:rsid w:val="00F92D3E"/>
    <w:rsid w:val="00FB2C4A"/>
    <w:rsid w:val="00FC2B48"/>
    <w:rsid w:val="00FC2D27"/>
    <w:rsid w:val="00FD2AE8"/>
    <w:rsid w:val="00FD3FD2"/>
    <w:rsid w:val="00F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style="mso-position-horizontal-relative:page;mso-position-vertical-relative:page" fillcolor="white" stroke="f">
      <v:fill color="white" opacity=".5"/>
      <v:stroke on="f"/>
      <v:textbox inset="0,0,0,0"/>
      <o:colormru v:ext="edit" colors="#28e628"/>
    </o:shapedefaults>
    <o:shapelayout v:ext="edit">
      <o:idmap v:ext="edit" data="2"/>
    </o:shapelayout>
  </w:shapeDefaults>
  <w:decimalSymbol w:val=","/>
  <w:listSeparator w:val=";"/>
  <w14:docId w14:val="133588C0"/>
  <w15:chartTrackingRefBased/>
  <w15:docId w15:val="{2FDEEB5D-22C8-4AFA-AD60-F7CC1156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B2"/>
    <w:rPr>
      <w:rFonts w:ascii="Liberation Sans" w:hAnsi="Liberation Sans"/>
      <w:sz w:val="18"/>
    </w:rPr>
  </w:style>
  <w:style w:type="paragraph" w:styleId="Titre1">
    <w:name w:val="heading 1"/>
    <w:aliases w:val="alta,CHAPITRE,ARTICLE, ARTICLE  ,Titre 1 ,M-Titre 1,Intervenants,1TITRE"/>
    <w:basedOn w:val="Normal"/>
    <w:next w:val="Corpsdetexte"/>
    <w:qFormat/>
    <w:rsid w:val="004F0FB2"/>
    <w:pPr>
      <w:keepNext/>
      <w:pageBreakBefore/>
      <w:numPr>
        <w:numId w:val="10"/>
      </w:numPr>
      <w:pBdr>
        <w:bottom w:val="thinThickSmallGap" w:sz="12" w:space="1" w:color="auto"/>
      </w:pBdr>
      <w:spacing w:before="240" w:after="240"/>
      <w:jc w:val="both"/>
      <w:outlineLvl w:val="0"/>
    </w:pPr>
    <w:rPr>
      <w:rFonts w:ascii="Arial Black" w:hAnsi="Arial Black"/>
      <w:caps/>
      <w:kern w:val="28"/>
      <w:sz w:val="28"/>
    </w:rPr>
  </w:style>
  <w:style w:type="paragraph" w:styleId="Titre2">
    <w:name w:val="heading 2"/>
    <w:aliases w:val="altb,M-Titre 2,CCTP"/>
    <w:basedOn w:val="Normal"/>
    <w:next w:val="Corpsdetexte"/>
    <w:qFormat/>
    <w:rsid w:val="004F0FB2"/>
    <w:pPr>
      <w:keepNext/>
      <w:numPr>
        <w:ilvl w:val="1"/>
        <w:numId w:val="10"/>
      </w:numPr>
      <w:spacing w:before="240" w:after="240"/>
      <w:jc w:val="both"/>
      <w:outlineLvl w:val="1"/>
    </w:pPr>
    <w:rPr>
      <w:rFonts w:ascii="Arial Black" w:hAnsi="Arial Black"/>
      <w:caps/>
      <w:sz w:val="26"/>
    </w:rPr>
  </w:style>
  <w:style w:type="paragraph" w:styleId="Titre3">
    <w:name w:val="heading 3"/>
    <w:aliases w:val="altm,Titre6,M-Titre 3,Titre 3 CCTP,Titre 3 Car1,Titre 3 Car Car,Titre 3 Car"/>
    <w:basedOn w:val="Normal"/>
    <w:next w:val="Corpsdetexte"/>
    <w:qFormat/>
    <w:rsid w:val="004F0FB2"/>
    <w:pPr>
      <w:keepNext/>
      <w:numPr>
        <w:ilvl w:val="2"/>
        <w:numId w:val="10"/>
      </w:numPr>
      <w:spacing w:before="240" w:after="240"/>
      <w:jc w:val="both"/>
      <w:outlineLvl w:val="2"/>
    </w:pPr>
    <w:rPr>
      <w:rFonts w:ascii="Arial Black" w:hAnsi="Arial Black"/>
      <w:sz w:val="24"/>
    </w:rPr>
  </w:style>
  <w:style w:type="paragraph" w:styleId="Titre4">
    <w:name w:val="heading 4"/>
    <w:aliases w:val="altv,M-Titre 4,heading 4"/>
    <w:basedOn w:val="Normal"/>
    <w:next w:val="Corpsdetexte"/>
    <w:qFormat/>
    <w:rsid w:val="004F0FB2"/>
    <w:pPr>
      <w:keepNext/>
      <w:numPr>
        <w:ilvl w:val="3"/>
        <w:numId w:val="10"/>
      </w:numPr>
      <w:spacing w:before="120" w:after="120"/>
      <w:jc w:val="both"/>
      <w:outlineLvl w:val="3"/>
    </w:pPr>
    <w:rPr>
      <w:rFonts w:ascii="Arial" w:hAnsi="Arial"/>
      <w:b/>
      <w:sz w:val="24"/>
    </w:rPr>
  </w:style>
  <w:style w:type="paragraph" w:styleId="Titre5">
    <w:name w:val="heading 5"/>
    <w:aliases w:val="Titre 5 miniscules,altN,PG 1,M-Titre 5"/>
    <w:basedOn w:val="Normal"/>
    <w:next w:val="Corpsdetexte"/>
    <w:qFormat/>
    <w:rsid w:val="004F0FB2"/>
    <w:pPr>
      <w:keepNext/>
      <w:numPr>
        <w:ilvl w:val="4"/>
        <w:numId w:val="10"/>
      </w:numPr>
      <w:spacing w:before="120" w:after="120"/>
      <w:jc w:val="both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Corpsdetexte"/>
    <w:qFormat/>
    <w:rsid w:val="004F0FB2"/>
    <w:pPr>
      <w:keepNext/>
      <w:numPr>
        <w:ilvl w:val="5"/>
        <w:numId w:val="10"/>
      </w:numPr>
      <w:spacing w:before="120" w:after="120"/>
      <w:jc w:val="both"/>
      <w:outlineLvl w:val="5"/>
    </w:pPr>
    <w:rPr>
      <w:rFonts w:ascii="Arial" w:hAnsi="Arial"/>
      <w:bCs/>
      <w:sz w:val="22"/>
    </w:rPr>
  </w:style>
  <w:style w:type="paragraph" w:styleId="Titre7">
    <w:name w:val="heading 7"/>
    <w:basedOn w:val="Normal"/>
    <w:next w:val="Corpsdetexte"/>
    <w:qFormat/>
    <w:rsid w:val="004F0FB2"/>
    <w:pPr>
      <w:numPr>
        <w:ilvl w:val="6"/>
        <w:numId w:val="10"/>
      </w:numPr>
      <w:spacing w:before="120" w:after="120"/>
      <w:jc w:val="both"/>
      <w:outlineLvl w:val="6"/>
    </w:pPr>
    <w:rPr>
      <w:rFonts w:ascii="Times New Roman" w:hAnsi="Times New Roman"/>
      <w:szCs w:val="24"/>
    </w:rPr>
  </w:style>
  <w:style w:type="paragraph" w:styleId="Titre8">
    <w:name w:val="heading 8"/>
    <w:basedOn w:val="Normal"/>
    <w:next w:val="Corpsdetexte"/>
    <w:qFormat/>
    <w:rsid w:val="004F0FB2"/>
    <w:pPr>
      <w:numPr>
        <w:ilvl w:val="7"/>
        <w:numId w:val="10"/>
      </w:numPr>
      <w:spacing w:before="120" w:after="120"/>
      <w:jc w:val="both"/>
      <w:outlineLvl w:val="7"/>
    </w:pPr>
    <w:rPr>
      <w:rFonts w:ascii="Times New Roman" w:hAnsi="Times New Roman"/>
      <w:i/>
      <w:iCs/>
      <w:szCs w:val="24"/>
    </w:rPr>
  </w:style>
  <w:style w:type="paragraph" w:styleId="Titre9">
    <w:name w:val="heading 9"/>
    <w:basedOn w:val="Normal"/>
    <w:next w:val="Corpsdetexte"/>
    <w:qFormat/>
    <w:rsid w:val="004F0FB2"/>
    <w:pPr>
      <w:numPr>
        <w:ilvl w:val="8"/>
        <w:numId w:val="10"/>
      </w:numPr>
      <w:spacing w:before="120" w:after="12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F0FB2"/>
    <w:pPr>
      <w:spacing w:after="120"/>
      <w:jc w:val="both"/>
    </w:pPr>
    <w:rPr>
      <w:rFonts w:ascii="Times New Roman" w:hAnsi="Times New Roman"/>
      <w:sz w:val="22"/>
    </w:rPr>
  </w:style>
  <w:style w:type="paragraph" w:styleId="NormalWeb">
    <w:name w:val="Normal (Web)"/>
    <w:basedOn w:val="Normal"/>
    <w:rsid w:val="004F0F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En-tte">
    <w:name w:val="header"/>
    <w:basedOn w:val="Normal"/>
    <w:rsid w:val="004F0FB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4F0FB2"/>
    <w:pPr>
      <w:tabs>
        <w:tab w:val="center" w:pos="4536"/>
        <w:tab w:val="right" w:pos="9072"/>
      </w:tabs>
    </w:pPr>
  </w:style>
  <w:style w:type="character" w:styleId="Lienhypertexte">
    <w:name w:val="Hyperlink"/>
    <w:rsid w:val="004F0FB2"/>
    <w:rPr>
      <w:color w:val="0000FF"/>
      <w:u w:val="single"/>
    </w:rPr>
  </w:style>
  <w:style w:type="paragraph" w:styleId="Corpsdetexte2">
    <w:name w:val="Body Text 2"/>
    <w:basedOn w:val="Normal"/>
    <w:rsid w:val="004F0FB2"/>
    <w:pPr>
      <w:spacing w:after="120" w:line="480" w:lineRule="auto"/>
    </w:pPr>
    <w:rPr>
      <w:rFonts w:ascii="Times New Roman" w:hAnsi="Times New Roman"/>
      <w:sz w:val="20"/>
    </w:rPr>
  </w:style>
  <w:style w:type="paragraph" w:styleId="Titre">
    <w:name w:val="Title"/>
    <w:basedOn w:val="Normal"/>
    <w:qFormat/>
    <w:rsid w:val="004F0FB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m-BlocEmetteur">
    <w:name w:val="m-BlocEmetteur"/>
    <w:basedOn w:val="Normal"/>
    <w:rsid w:val="004F0FB2"/>
    <w:rPr>
      <w:rFonts w:ascii="Liberation Serif" w:hAnsi="Liberation Serif"/>
      <w:i/>
    </w:rPr>
  </w:style>
  <w:style w:type="paragraph" w:customStyle="1" w:styleId="m-BlocEmetteur2">
    <w:name w:val="m-BlocEmetteur2"/>
    <w:basedOn w:val="m-BlocEmetteur"/>
    <w:rsid w:val="004F0FB2"/>
    <w:pPr>
      <w:spacing w:after="91"/>
    </w:pPr>
  </w:style>
  <w:style w:type="paragraph" w:customStyle="1" w:styleId="m-BlocReference">
    <w:name w:val="m-BlocReference"/>
    <w:basedOn w:val="Normal"/>
    <w:rsid w:val="004F0FB2"/>
    <w:rPr>
      <w:rFonts w:eastAsia="Arial Unicode MS"/>
      <w:w w:val="88"/>
      <w:sz w:val="16"/>
    </w:rPr>
  </w:style>
  <w:style w:type="paragraph" w:customStyle="1" w:styleId="m-BlocReference2">
    <w:name w:val="m-BlocReference2"/>
    <w:basedOn w:val="m-BlocReference"/>
    <w:rsid w:val="004F0FB2"/>
    <w:pPr>
      <w:spacing w:after="102"/>
    </w:pPr>
  </w:style>
  <w:style w:type="paragraph" w:customStyle="1" w:styleId="m-listeNumerique">
    <w:name w:val="m-listeNumerique"/>
    <w:basedOn w:val="Normal"/>
    <w:rsid w:val="004F0FB2"/>
    <w:pPr>
      <w:numPr>
        <w:numId w:val="2"/>
      </w:numPr>
      <w:ind w:left="0" w:firstLine="0"/>
    </w:pPr>
  </w:style>
  <w:style w:type="paragraph" w:customStyle="1" w:styleId="m-TextePieceJointe">
    <w:name w:val="m-TextePieceJointe"/>
    <w:basedOn w:val="Normal"/>
    <w:next w:val="m-TextePieceJointe2"/>
    <w:rsid w:val="004F0FB2"/>
    <w:rPr>
      <w:w w:val="88"/>
      <w:sz w:val="16"/>
    </w:rPr>
  </w:style>
  <w:style w:type="paragraph" w:customStyle="1" w:styleId="NormalWord">
    <w:name w:val="NormalWord"/>
    <w:rsid w:val="004F0FB2"/>
    <w:rPr>
      <w:sz w:val="24"/>
    </w:rPr>
  </w:style>
  <w:style w:type="paragraph" w:customStyle="1" w:styleId="m-BlocDate">
    <w:name w:val="m-BlocDate"/>
    <w:basedOn w:val="Normal"/>
    <w:rsid w:val="004F0FB2"/>
  </w:style>
  <w:style w:type="paragraph" w:customStyle="1" w:styleId="m-BlocEntete">
    <w:name w:val="m-BlocEntete"/>
    <w:basedOn w:val="Normal"/>
    <w:rsid w:val="004F0FB2"/>
    <w:rPr>
      <w:rFonts w:ascii="Liberation Serif" w:hAnsi="Liberation Serif"/>
      <w:i/>
      <w:iCs/>
    </w:rPr>
  </w:style>
  <w:style w:type="paragraph" w:customStyle="1" w:styleId="m-BlocDestinataire">
    <w:name w:val="m-BlocDestinataire"/>
    <w:basedOn w:val="Normal"/>
    <w:rsid w:val="004F0FB2"/>
  </w:style>
  <w:style w:type="paragraph" w:customStyle="1" w:styleId="m-BlocTitre">
    <w:name w:val="m-BlocTitre"/>
    <w:basedOn w:val="Normal"/>
    <w:rsid w:val="004F0FB2"/>
    <w:pPr>
      <w:jc w:val="center"/>
    </w:pPr>
    <w:rPr>
      <w:rFonts w:ascii="Liberation Serif" w:hAnsi="Liberation Serif"/>
      <w:color w:val="999999"/>
      <w:sz w:val="22"/>
    </w:rPr>
  </w:style>
  <w:style w:type="paragraph" w:customStyle="1" w:styleId="m-InterTitre1">
    <w:name w:val="m-InterTitre1"/>
    <w:basedOn w:val="Normal"/>
    <w:next w:val="Normal"/>
    <w:rsid w:val="004F0FB2"/>
    <w:rPr>
      <w:b/>
      <w:sz w:val="24"/>
    </w:rPr>
  </w:style>
  <w:style w:type="paragraph" w:customStyle="1" w:styleId="m-InterTitre2">
    <w:name w:val="m-InterTitre2"/>
    <w:basedOn w:val="Normal"/>
    <w:next w:val="Normal"/>
    <w:rsid w:val="004F0FB2"/>
    <w:rPr>
      <w:i/>
      <w:sz w:val="22"/>
    </w:rPr>
  </w:style>
  <w:style w:type="paragraph" w:customStyle="1" w:styleId="m-listePuce">
    <w:name w:val="m-listePuce"/>
    <w:basedOn w:val="Normal"/>
    <w:rsid w:val="004F0FB2"/>
    <w:pPr>
      <w:numPr>
        <w:numId w:val="1"/>
      </w:numPr>
    </w:pPr>
  </w:style>
  <w:style w:type="paragraph" w:customStyle="1" w:styleId="m-signature">
    <w:name w:val="m-signature"/>
    <w:basedOn w:val="Normal"/>
    <w:rsid w:val="004F0FB2"/>
    <w:pPr>
      <w:keepNext/>
      <w:keepLines/>
      <w:widowControl w:val="0"/>
      <w:suppressAutoHyphens/>
      <w:spacing w:after="500"/>
      <w:ind w:left="4536"/>
      <w:jc w:val="center"/>
    </w:pPr>
    <w:rPr>
      <w:lang w:eastAsia="x-none"/>
    </w:rPr>
  </w:style>
  <w:style w:type="paragraph" w:customStyle="1" w:styleId="Contenudetableau">
    <w:name w:val="Contenu de tableau"/>
    <w:basedOn w:val="Corpsdetexte"/>
    <w:rsid w:val="004F0FB2"/>
    <w:pPr>
      <w:suppressLineNumbers/>
      <w:shd w:val="clear" w:color="auto" w:fill="FFFFFF"/>
      <w:suppressAutoHyphens/>
    </w:pPr>
    <w:rPr>
      <w:kern w:val="1"/>
      <w:lang w:eastAsia="ar-SA"/>
    </w:rPr>
  </w:style>
  <w:style w:type="paragraph" w:customStyle="1" w:styleId="m-corpstexte">
    <w:name w:val="m-corps texte"/>
    <w:basedOn w:val="Normal"/>
    <w:rsid w:val="004F0FB2"/>
  </w:style>
  <w:style w:type="paragraph" w:customStyle="1" w:styleId="m-adresse">
    <w:name w:val="m-adresse"/>
    <w:basedOn w:val="Normal"/>
    <w:rsid w:val="004F0FB2"/>
    <w:pPr>
      <w:jc w:val="right"/>
    </w:pPr>
    <w:rPr>
      <w:sz w:val="14"/>
    </w:rPr>
  </w:style>
  <w:style w:type="paragraph" w:customStyle="1" w:styleId="m-siteweb">
    <w:name w:val="m-site web"/>
    <w:basedOn w:val="Normal"/>
    <w:rsid w:val="004F0FB2"/>
    <w:rPr>
      <w:i/>
      <w:sz w:val="13"/>
    </w:rPr>
  </w:style>
  <w:style w:type="paragraph" w:customStyle="1" w:styleId="m-TextePieceJointe2">
    <w:name w:val="m-TextePieceJointe2"/>
    <w:basedOn w:val="m-TextePieceJointe"/>
    <w:rsid w:val="004F0FB2"/>
    <w:pPr>
      <w:ind w:left="658"/>
    </w:pPr>
  </w:style>
  <w:style w:type="paragraph" w:customStyle="1" w:styleId="Contenuducadre">
    <w:name w:val="Contenu du cadre"/>
    <w:basedOn w:val="Corpsdetexte"/>
    <w:rsid w:val="004F0FB2"/>
    <w:pPr>
      <w:shd w:val="clear" w:color="auto" w:fill="FFFFFF"/>
      <w:suppressAutoHyphens/>
    </w:pPr>
    <w:rPr>
      <w:kern w:val="1"/>
      <w:lang w:eastAsia="ar-SA"/>
    </w:rPr>
  </w:style>
  <w:style w:type="paragraph" w:customStyle="1" w:styleId="m-horaires">
    <w:name w:val="m-horaires"/>
    <w:basedOn w:val="Normal"/>
    <w:rsid w:val="004F0FB2"/>
    <w:pPr>
      <w:suppressAutoHyphens/>
      <w:jc w:val="right"/>
    </w:pPr>
    <w:rPr>
      <w:kern w:val="1"/>
      <w:sz w:val="16"/>
      <w:lang w:eastAsia="ar-SA"/>
    </w:rPr>
  </w:style>
  <w:style w:type="paragraph" w:customStyle="1" w:styleId="m-adressePied">
    <w:name w:val="m-adressePied"/>
    <w:basedOn w:val="Normal"/>
    <w:rsid w:val="004F0FB2"/>
    <w:pPr>
      <w:suppressAutoHyphens/>
      <w:jc w:val="right"/>
    </w:pPr>
    <w:rPr>
      <w:kern w:val="1"/>
      <w:sz w:val="14"/>
      <w:lang w:eastAsia="ar-SA"/>
    </w:rPr>
  </w:style>
  <w:style w:type="paragraph" w:styleId="Corpsdetexte3">
    <w:name w:val="Body Text 3"/>
    <w:basedOn w:val="Normal"/>
    <w:rsid w:val="004F0FB2"/>
    <w:pPr>
      <w:spacing w:after="120"/>
    </w:pPr>
    <w:rPr>
      <w:rFonts w:ascii="Times New Roman" w:hAnsi="Times New Roman"/>
      <w:sz w:val="20"/>
      <w:szCs w:val="16"/>
    </w:rPr>
  </w:style>
  <w:style w:type="paragraph" w:customStyle="1" w:styleId="Date1">
    <w:name w:val="Date1"/>
    <w:basedOn w:val="Normal"/>
    <w:rsid w:val="004F0FB2"/>
    <w:pPr>
      <w:overflowPunct w:val="0"/>
      <w:autoSpaceDE w:val="0"/>
      <w:autoSpaceDN w:val="0"/>
      <w:adjustRightInd w:val="0"/>
      <w:spacing w:line="260" w:lineRule="exact"/>
      <w:ind w:left="3969"/>
      <w:textAlignment w:val="baseline"/>
    </w:pPr>
    <w:rPr>
      <w:rFonts w:ascii="Franklin Gothic ExtraCond" w:hAnsi="Franklin Gothic ExtraCond"/>
      <w:spacing w:val="10"/>
      <w:kern w:val="20"/>
      <w:sz w:val="20"/>
    </w:rPr>
  </w:style>
  <w:style w:type="paragraph" w:customStyle="1" w:styleId="identite">
    <w:name w:val="identite"/>
    <w:rsid w:val="004F0FB2"/>
    <w:pPr>
      <w:overflowPunct w:val="0"/>
      <w:autoSpaceDE w:val="0"/>
      <w:autoSpaceDN w:val="0"/>
      <w:adjustRightInd w:val="0"/>
      <w:spacing w:line="260" w:lineRule="exact"/>
      <w:textAlignment w:val="baseline"/>
    </w:pPr>
    <w:rPr>
      <w:rFonts w:ascii="Franklin Gothic ExtraCond" w:hAnsi="Franklin Gothic ExtraCond"/>
      <w:noProof/>
      <w:spacing w:val="10"/>
    </w:rPr>
  </w:style>
  <w:style w:type="paragraph" w:styleId="Listepuces">
    <w:name w:val="List Bullet"/>
    <w:basedOn w:val="Normal"/>
    <w:rsid w:val="004F0FB2"/>
    <w:pPr>
      <w:spacing w:after="120"/>
      <w:jc w:val="both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4F0FB2"/>
    <w:pPr>
      <w:numPr>
        <w:numId w:val="5"/>
      </w:numPr>
      <w:tabs>
        <w:tab w:val="clear" w:pos="643"/>
        <w:tab w:val="num" w:pos="926"/>
      </w:tabs>
      <w:spacing w:after="120"/>
      <w:ind w:left="926"/>
      <w:jc w:val="both"/>
    </w:pPr>
    <w:rPr>
      <w:rFonts w:ascii="Times New Roman" w:hAnsi="Times New Roman"/>
      <w:sz w:val="22"/>
    </w:rPr>
  </w:style>
  <w:style w:type="paragraph" w:styleId="Listepuces3">
    <w:name w:val="List Bullet 3"/>
    <w:basedOn w:val="Normal"/>
    <w:rsid w:val="004F0FB2"/>
    <w:pPr>
      <w:numPr>
        <w:numId w:val="7"/>
      </w:numPr>
      <w:tabs>
        <w:tab w:val="clear" w:pos="926"/>
        <w:tab w:val="num" w:pos="360"/>
      </w:tabs>
      <w:spacing w:after="120"/>
      <w:ind w:left="360"/>
      <w:jc w:val="both"/>
    </w:pPr>
    <w:rPr>
      <w:rFonts w:ascii="Times New Roman" w:hAnsi="Times New Roman"/>
      <w:sz w:val="22"/>
    </w:rPr>
  </w:style>
  <w:style w:type="paragraph" w:customStyle="1" w:styleId="paracachet">
    <w:name w:val="para cachet"/>
    <w:basedOn w:val="Normal"/>
    <w:rsid w:val="004F0FB2"/>
    <w:pPr>
      <w:keepNext/>
      <w:keepLines/>
      <w:spacing w:before="1200" w:after="240" w:line="240" w:lineRule="atLeast"/>
      <w:ind w:left="3969" w:right="567"/>
      <w:jc w:val="center"/>
    </w:pPr>
    <w:rPr>
      <w:rFonts w:ascii="Times New Roman" w:hAnsi="Times New Roman"/>
      <w:i/>
      <w:sz w:val="16"/>
    </w:rPr>
  </w:style>
  <w:style w:type="paragraph" w:customStyle="1" w:styleId="Service">
    <w:name w:val="Service"/>
    <w:basedOn w:val="Normal"/>
    <w:rsid w:val="004F0FB2"/>
    <w:pPr>
      <w:spacing w:line="180" w:lineRule="exact"/>
    </w:pPr>
    <w:rPr>
      <w:rFonts w:ascii="Arial" w:hAnsi="Arial" w:cs="Arial"/>
      <w:sz w:val="14"/>
      <w:szCs w:val="24"/>
    </w:rPr>
  </w:style>
  <w:style w:type="paragraph" w:customStyle="1" w:styleId="ServiceEmetteur">
    <w:name w:val="Service Emetteur"/>
    <w:basedOn w:val="Normal"/>
    <w:rsid w:val="004F0FB2"/>
    <w:pPr>
      <w:spacing w:line="180" w:lineRule="exact"/>
    </w:pPr>
    <w:rPr>
      <w:rFonts w:ascii="Arial Black" w:hAnsi="Arial Black" w:cs="Arial"/>
      <w:sz w:val="14"/>
      <w:szCs w:val="24"/>
    </w:rPr>
  </w:style>
  <w:style w:type="table" w:styleId="Grilledutableau">
    <w:name w:val="Table Grid"/>
    <w:basedOn w:val="TableauNormal"/>
    <w:rsid w:val="004F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uiPriority w:val="39"/>
    <w:rsid w:val="004F0FB2"/>
    <w:pPr>
      <w:tabs>
        <w:tab w:val="right" w:leader="dot" w:pos="9072"/>
      </w:tabs>
      <w:spacing w:after="120"/>
      <w:ind w:left="567" w:right="849"/>
      <w:jc w:val="both"/>
    </w:pPr>
    <w:rPr>
      <w:rFonts w:ascii="Arial" w:hAnsi="Arial"/>
      <w:b/>
      <w:caps/>
      <w:noProof/>
      <w:sz w:val="22"/>
    </w:rPr>
  </w:style>
  <w:style w:type="paragraph" w:styleId="TM2">
    <w:name w:val="toc 2"/>
    <w:basedOn w:val="Normal"/>
    <w:next w:val="Normal"/>
    <w:semiHidden/>
    <w:rsid w:val="004F0FB2"/>
    <w:pPr>
      <w:tabs>
        <w:tab w:val="right" w:pos="9072"/>
      </w:tabs>
      <w:spacing w:after="120"/>
      <w:ind w:left="851" w:right="849"/>
      <w:jc w:val="both"/>
    </w:pPr>
    <w:rPr>
      <w:rFonts w:ascii="Arial" w:hAnsi="Arial"/>
      <w:noProof/>
      <w:sz w:val="20"/>
    </w:rPr>
  </w:style>
  <w:style w:type="paragraph" w:styleId="TM3">
    <w:name w:val="toc 3"/>
    <w:basedOn w:val="Normal"/>
    <w:next w:val="Normal"/>
    <w:semiHidden/>
    <w:rsid w:val="004F0FB2"/>
    <w:pPr>
      <w:tabs>
        <w:tab w:val="right" w:pos="9072"/>
      </w:tabs>
      <w:spacing w:after="120"/>
      <w:ind w:left="1134" w:right="849"/>
      <w:jc w:val="both"/>
    </w:pPr>
    <w:rPr>
      <w:rFonts w:ascii="Arial" w:hAnsi="Arial"/>
      <w:noProof/>
      <w:sz w:val="20"/>
    </w:rPr>
  </w:style>
  <w:style w:type="paragraph" w:styleId="TM4">
    <w:name w:val="toc 4"/>
    <w:basedOn w:val="Normal"/>
    <w:next w:val="Normal"/>
    <w:semiHidden/>
    <w:rsid w:val="004F0FB2"/>
    <w:pPr>
      <w:tabs>
        <w:tab w:val="left" w:pos="1418"/>
        <w:tab w:val="left" w:pos="2268"/>
        <w:tab w:val="right" w:pos="9072"/>
      </w:tabs>
      <w:spacing w:after="120"/>
      <w:ind w:left="1418" w:right="851"/>
      <w:jc w:val="both"/>
    </w:pPr>
    <w:rPr>
      <w:rFonts w:ascii="Arial" w:hAnsi="Arial"/>
      <w:noProof/>
      <w:sz w:val="20"/>
    </w:rPr>
  </w:style>
  <w:style w:type="paragraph" w:customStyle="1" w:styleId="Historique">
    <w:name w:val="Historique"/>
    <w:rsid w:val="004F0FB2"/>
    <w:pPr>
      <w:spacing w:before="120" w:after="120"/>
      <w:jc w:val="center"/>
    </w:pPr>
    <w:rPr>
      <w:rFonts w:ascii="Arial" w:hAnsi="Arial"/>
      <w:noProof/>
    </w:rPr>
  </w:style>
  <w:style w:type="paragraph" w:styleId="Tabledesillustrations">
    <w:name w:val="table of figures"/>
    <w:basedOn w:val="Normal"/>
    <w:next w:val="Normal"/>
    <w:semiHidden/>
    <w:rsid w:val="004F0FB2"/>
    <w:pPr>
      <w:ind w:left="400" w:hanging="400"/>
      <w:jc w:val="both"/>
    </w:pPr>
    <w:rPr>
      <w:rFonts w:ascii="Arial" w:hAnsi="Arial"/>
      <w:sz w:val="20"/>
    </w:rPr>
  </w:style>
  <w:style w:type="paragraph" w:styleId="TM5">
    <w:name w:val="toc 5"/>
    <w:basedOn w:val="Normal"/>
    <w:next w:val="Normal"/>
    <w:semiHidden/>
    <w:rsid w:val="004F0FB2"/>
    <w:pPr>
      <w:tabs>
        <w:tab w:val="left" w:pos="2835"/>
        <w:tab w:val="right" w:pos="9072"/>
      </w:tabs>
      <w:spacing w:after="120"/>
      <w:ind w:left="1701" w:right="851"/>
      <w:jc w:val="both"/>
    </w:pPr>
    <w:rPr>
      <w:rFonts w:ascii="Arial" w:hAnsi="Arial"/>
      <w:noProof/>
      <w:sz w:val="20"/>
    </w:rPr>
  </w:style>
  <w:style w:type="paragraph" w:customStyle="1" w:styleId="StyleHelveticaAvant6pt">
    <w:name w:val="Style Helvetica Avant : 6 pt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Avant6pt1">
    <w:name w:val="Style Helvetica Avant : 6 pt1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Avant6pt2">
    <w:name w:val="Style Helvetica Avant : 6 pt2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Avant6pt3">
    <w:name w:val="Style Helvetica Avant : 6 pt3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Avant6pt4">
    <w:name w:val="Style Helvetica Avant : 6 pt4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Avant6pt5">
    <w:name w:val="Style Helvetica Avant : 6 pt5"/>
    <w:basedOn w:val="Normal"/>
    <w:rsid w:val="004F0FB2"/>
    <w:pPr>
      <w:spacing w:before="120"/>
    </w:pPr>
    <w:rPr>
      <w:rFonts w:ascii="Helvetica" w:hAnsi="Helvetica"/>
    </w:rPr>
  </w:style>
  <w:style w:type="paragraph" w:customStyle="1" w:styleId="StyleHelveticaCentrAvant6pt">
    <w:name w:val="Style Helvetica Centré Avant : 6 pt"/>
    <w:basedOn w:val="Normal"/>
    <w:rsid w:val="004F0FB2"/>
    <w:pPr>
      <w:spacing w:before="120"/>
      <w:jc w:val="center"/>
    </w:pPr>
    <w:rPr>
      <w:rFonts w:ascii="Helvetica" w:hAnsi="Helvetica"/>
    </w:rPr>
  </w:style>
  <w:style w:type="paragraph" w:customStyle="1" w:styleId="StyleHelvetica10ptAvant6pt">
    <w:name w:val="Style Helvetica 10 pt Avant : 6 pt"/>
    <w:basedOn w:val="Normal"/>
    <w:rsid w:val="004F0FB2"/>
    <w:pPr>
      <w:spacing w:before="120"/>
    </w:pPr>
    <w:rPr>
      <w:rFonts w:ascii="Helvetica" w:hAnsi="Helvetica"/>
      <w:sz w:val="20"/>
    </w:rPr>
  </w:style>
  <w:style w:type="paragraph" w:customStyle="1" w:styleId="StyleHelvetica10ptAvant6pt1">
    <w:name w:val="Style Helvetica 10 pt Avant : 6 pt1"/>
    <w:basedOn w:val="Normal"/>
    <w:rsid w:val="004F0FB2"/>
    <w:pPr>
      <w:spacing w:before="120"/>
    </w:pPr>
    <w:rPr>
      <w:rFonts w:ascii="Helvetica" w:hAnsi="Helvetica"/>
      <w:sz w:val="20"/>
    </w:rPr>
  </w:style>
  <w:style w:type="character" w:customStyle="1" w:styleId="PieddepageCar">
    <w:name w:val="Pied de page Car"/>
    <w:link w:val="Pieddepage"/>
    <w:rsid w:val="004F0FB2"/>
    <w:rPr>
      <w:rFonts w:ascii="Liberation Sans" w:hAnsi="Liberation Sans"/>
      <w:sz w:val="18"/>
    </w:rPr>
  </w:style>
  <w:style w:type="character" w:customStyle="1" w:styleId="control-visibility-wrapper">
    <w:name w:val="control-visibility-wrapper"/>
    <w:rsid w:val="004F0FB2"/>
  </w:style>
  <w:style w:type="paragraph" w:styleId="Date">
    <w:name w:val="Date"/>
    <w:basedOn w:val="Normal"/>
    <w:next w:val="Normal"/>
    <w:link w:val="DateCar"/>
    <w:uiPriority w:val="99"/>
    <w:unhideWhenUsed/>
    <w:rsid w:val="004F0FB2"/>
    <w:pPr>
      <w:spacing w:line="192" w:lineRule="atLeast"/>
      <w:jc w:val="right"/>
    </w:pPr>
    <w:rPr>
      <w:rFonts w:ascii="Arial" w:eastAsia="Marianne" w:hAnsi="Arial"/>
      <w:sz w:val="16"/>
      <w:lang w:eastAsia="en-US"/>
    </w:rPr>
  </w:style>
  <w:style w:type="character" w:customStyle="1" w:styleId="DateCar">
    <w:name w:val="Date Car"/>
    <w:link w:val="Date"/>
    <w:uiPriority w:val="99"/>
    <w:rsid w:val="004F0FB2"/>
    <w:rPr>
      <w:rFonts w:ascii="Arial" w:eastAsia="Marianne" w:hAnsi="Arial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0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VRARD\AppData\Roaming\Microsoft\Templates\Document%20standard%20couleu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 standard couleur.dotm</Template>
  <TotalTime>2</TotalTime>
  <Pages>7</Pages>
  <Words>519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DPGF</vt:lpstr>
    </vt:vector>
  </TitlesOfParts>
  <Company>DGAC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DPGF</dc:title>
  <dc:subject>MPA_DOM-20652</dc:subject>
  <dc:creator>Fabienne MATET</dc:creator>
  <cp:keywords/>
  <cp:lastModifiedBy>Laure Gaborieau</cp:lastModifiedBy>
  <cp:revision>3</cp:revision>
  <cp:lastPrinted>2008-12-12T15:13:00Z</cp:lastPrinted>
  <dcterms:created xsi:type="dcterms:W3CDTF">2026-07-22T12:53:00Z</dcterms:created>
  <dcterms:modified xsi:type="dcterms:W3CDTF">2026-07-22T13:02:00Z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éléphone">
    <vt:lpwstr>+33 (0) 562 14 </vt:lpwstr>
  </property>
  <property fmtid="{D5CDD505-2E9C-101B-9397-08002B2CF9AE}" pid="3" name="Référence">
    <vt:lpwstr>MPA_DOM-2621149</vt:lpwstr>
  </property>
  <property fmtid="{D5CDD505-2E9C-101B-9397-08002B2CF9AE}" pid="4" name="Date de correspondance">
    <vt:lpwstr> </vt:lpwstr>
  </property>
  <property fmtid="{D5CDD505-2E9C-101B-9397-08002B2CF9AE}" pid="5" name="Objet">
    <vt:lpwstr/>
  </property>
  <property fmtid="{D5CDD505-2E9C-101B-9397-08002B2CF9AE}" pid="6" name="Pièces jointes">
    <vt:lpwstr/>
  </property>
  <property fmtid="{D5CDD505-2E9C-101B-9397-08002B2CF9AE}" pid="7" name="Entité">
    <vt:lpwstr>DTI/</vt:lpwstr>
  </property>
  <property fmtid="{D5CDD505-2E9C-101B-9397-08002B2CF9AE}" pid="8" name="Typologie">
    <vt:lpwstr>Note interne</vt:lpwstr>
  </property>
  <property fmtid="{D5CDD505-2E9C-101B-9397-08002B2CF9AE}" pid="9" name="Bloc signature local">
    <vt:lpwstr/>
  </property>
  <property fmtid="{D5CDD505-2E9C-101B-9397-08002B2CF9AE}" pid="10" name="Téléphone secrétariat">
    <vt:lpwstr>+33 (0) 5 62 14 58 28</vt:lpwstr>
  </property>
  <property fmtid="{D5CDD505-2E9C-101B-9397-08002B2CF9AE}" pid="11" name="Télécopie secrétariat">
    <vt:lpwstr>+33 (0) 169 57 69 55</vt:lpwstr>
  </property>
  <property fmtid="{D5CDD505-2E9C-101B-9397-08002B2CF9AE}" pid="12" name="Adressé à">
    <vt:lpwstr/>
  </property>
  <property fmtid="{D5CDD505-2E9C-101B-9397-08002B2CF9AE}" pid="13" name="Copie à">
    <vt:lpwstr/>
  </property>
  <property fmtid="{D5CDD505-2E9C-101B-9397-08002B2CF9AE}" pid="14" name="Bloc signature direction">
    <vt:lpwstr>Infrastructures</vt:lpwstr>
  </property>
  <property fmtid="{D5CDD505-2E9C-101B-9397-08002B2CF9AE}" pid="15" name="MonTitre">
    <vt:lpwstr>DPGF</vt:lpwstr>
  </property>
  <property fmtid="{D5CDD505-2E9C-101B-9397-08002B2CF9AE}" pid="16" name="MonSujet">
    <vt:lpwstr>MPA_DOM-2621149</vt:lpwstr>
  </property>
  <property fmtid="{D5CDD505-2E9C-101B-9397-08002B2CF9AE}" pid="17" name="Projet">
    <vt:lpwstr>Travaux de rénovation du SSI de la station radar de Figari</vt:lpwstr>
  </property>
  <property fmtid="{D5CDD505-2E9C-101B-9397-08002B2CF9AE}" pid="18" name="Version">
    <vt:lpwstr>V1R0</vt:lpwstr>
  </property>
  <property fmtid="{D5CDD505-2E9C-101B-9397-08002B2CF9AE}" pid="19" name="Date de version">
    <vt:lpwstr>21/07/2026</vt:lpwstr>
  </property>
  <property fmtid="{D5CDD505-2E9C-101B-9397-08002B2CF9AE}" pid="20" name="Langue">
    <vt:lpwstr>Française</vt:lpwstr>
  </property>
  <property fmtid="{D5CDD505-2E9C-101B-9397-08002B2CF9AE}" pid="21" name="Typologie de document">
    <vt:lpwstr>PROCEDURE</vt:lpwstr>
  </property>
  <property fmtid="{D5CDD505-2E9C-101B-9397-08002B2CF9AE}" pid="22" name="Entité ">
    <vt:lpwstr>DTI/INFRA/INS</vt:lpwstr>
  </property>
  <property fmtid="{D5CDD505-2E9C-101B-9397-08002B2CF9AE}" pid="23" name="MonAuteur">
    <vt:lpwstr>Fabienne MATET</vt:lpwstr>
  </property>
</Properties>
</file>